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28C3" w14:textId="77777777" w:rsidR="00EA3886" w:rsidRPr="00EA3886" w:rsidRDefault="00EA3886" w:rsidP="00EA3886">
      <w:pPr>
        <w:pStyle w:val="Header2"/>
        <w:rPr>
          <w:rFonts w:ascii="Times New Roman" w:eastAsia="Times New Roman" w:hAnsi="Times New Roman"/>
          <w:sz w:val="24"/>
          <w:lang w:val="en-US"/>
        </w:rPr>
      </w:pPr>
      <w:r w:rsidRPr="00EA3886">
        <w:rPr>
          <w:rFonts w:eastAsia="Times New Roman"/>
        </w:rPr>
        <w:t>READING</w:t>
      </w:r>
      <w:r w:rsidRPr="00EA3886">
        <w:rPr>
          <w:rFonts w:eastAsia="Times New Roman"/>
          <w:lang w:val="en-US"/>
        </w:rPr>
        <w:t> </w:t>
      </w:r>
    </w:p>
    <w:p w14:paraId="249F6ACD" w14:textId="0912E228" w:rsidR="00EA3886" w:rsidRPr="00EA3886" w:rsidRDefault="00EA3886" w:rsidP="00AC0535">
      <w:pPr>
        <w:pStyle w:val="Rubric"/>
        <w:spacing w:after="160"/>
      </w:pPr>
      <w:r w:rsidRPr="00EA3886">
        <w:t>1</w:t>
      </w:r>
      <w:r w:rsidR="00A80078">
        <w:tab/>
      </w:r>
      <w:r w:rsidRPr="00EA3886">
        <w:t xml:space="preserve">Read the blog posts. Complete the sentences with one word in each </w:t>
      </w:r>
      <w:r w:rsidR="000919EB">
        <w:t>line</w:t>
      </w:r>
      <w:r w:rsidRPr="00EA3886">
        <w:t>. </w:t>
      </w:r>
    </w:p>
    <w:p w14:paraId="12D10986" w14:textId="77777777" w:rsidR="00EA3886" w:rsidRPr="00EA3886" w:rsidRDefault="00EA3886" w:rsidP="00EA3886">
      <w:pPr>
        <w:pStyle w:val="readingtext"/>
        <w:rPr>
          <w:rFonts w:ascii="Times New Roman" w:eastAsia="Times New Roman" w:hAnsi="Times New Roman"/>
          <w:b/>
          <w:sz w:val="24"/>
          <w:lang w:val="en-US" w:eastAsia="en-GB"/>
        </w:rPr>
      </w:pPr>
      <w:r w:rsidRPr="00EA3886">
        <w:rPr>
          <w:rFonts w:eastAsia="Times New Roman"/>
          <w:b/>
          <w:lang w:eastAsia="en-GB"/>
        </w:rPr>
        <w:t>Mike’s life</w:t>
      </w:r>
      <w:r w:rsidRPr="00EA3886">
        <w:rPr>
          <w:rFonts w:eastAsia="Times New Roman"/>
          <w:b/>
          <w:lang w:val="en-US" w:eastAsia="en-GB"/>
        </w:rPr>
        <w:t> </w:t>
      </w:r>
    </w:p>
    <w:p w14:paraId="7867255B" w14:textId="6F5FC4A2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Today – another boring day in my small town in England. But tomorrow, I’m traveling to Málaga</w:t>
      </w:r>
      <w:r w:rsidR="002C243D">
        <w:rPr>
          <w:rFonts w:eastAsia="Times New Roman"/>
          <w:lang w:eastAsia="en-GB"/>
        </w:rPr>
        <w:t>, Spain</w:t>
      </w:r>
      <w:r w:rsidRPr="00EA3886">
        <w:rPr>
          <w:rFonts w:eastAsia="Times New Roman"/>
          <w:lang w:eastAsia="en-GB"/>
        </w:rPr>
        <w:t xml:space="preserve">! I’m so excited. I’m going to stay there for two weeks. I’m starting my Spanish course on Monday, so hopefully, I’m going to be a great </w:t>
      </w:r>
      <w:r w:rsidR="002C243D" w:rsidRPr="00EA3886">
        <w:rPr>
          <w:rFonts w:eastAsia="Times New Roman"/>
          <w:lang w:eastAsia="en-GB"/>
        </w:rPr>
        <w:t>Spanish</w:t>
      </w:r>
      <w:r w:rsidR="00D22CF6">
        <w:rPr>
          <w:rFonts w:eastAsia="Times New Roman"/>
          <w:lang w:eastAsia="en-GB"/>
        </w:rPr>
        <w:t xml:space="preserve"> </w:t>
      </w:r>
      <w:r w:rsidRPr="00EA3886">
        <w:rPr>
          <w:rFonts w:eastAsia="Times New Roman"/>
          <w:lang w:eastAsia="en-GB"/>
        </w:rPr>
        <w:t xml:space="preserve">speaker when </w:t>
      </w:r>
      <w:r w:rsidR="00255DCD">
        <w:rPr>
          <w:rFonts w:eastAsia="Times New Roman"/>
          <w:lang w:eastAsia="en-GB"/>
        </w:rPr>
        <w:br/>
      </w:r>
      <w:r w:rsidRPr="00EA3886">
        <w:rPr>
          <w:rFonts w:eastAsia="Times New Roman"/>
          <w:lang w:eastAsia="en-GB"/>
        </w:rPr>
        <w:t>I come back. </w:t>
      </w:r>
      <w:r w:rsidRPr="00EA3886">
        <w:rPr>
          <w:rFonts w:eastAsia="Times New Roman"/>
          <w:lang w:val="en-US" w:eastAsia="en-GB"/>
        </w:rPr>
        <w:t> </w:t>
      </w:r>
    </w:p>
    <w:p w14:paraId="2810FF6F" w14:textId="1316A3E1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It’s a school trip</w:t>
      </w:r>
      <w:r w:rsidR="00D96CE6">
        <w:rPr>
          <w:rFonts w:eastAsia="Times New Roman"/>
          <w:lang w:eastAsia="en-GB"/>
        </w:rPr>
        <w:t>,</w:t>
      </w:r>
      <w:r w:rsidRPr="00EA3886">
        <w:rPr>
          <w:rFonts w:eastAsia="Times New Roman"/>
          <w:lang w:eastAsia="en-GB"/>
        </w:rPr>
        <w:t xml:space="preserve"> and </w:t>
      </w:r>
      <w:r w:rsidR="00857AFA">
        <w:rPr>
          <w:rFonts w:eastAsia="Times New Roman"/>
          <w:lang w:eastAsia="en-GB"/>
        </w:rPr>
        <w:t>four</w:t>
      </w:r>
      <w:r w:rsidR="00857AFA" w:rsidRPr="00EA3886">
        <w:rPr>
          <w:rFonts w:eastAsia="Times New Roman"/>
          <w:lang w:eastAsia="en-GB"/>
        </w:rPr>
        <w:t xml:space="preserve"> </w:t>
      </w:r>
      <w:r w:rsidRPr="00EA3886">
        <w:rPr>
          <w:rFonts w:eastAsia="Times New Roman"/>
          <w:lang w:eastAsia="en-GB"/>
        </w:rPr>
        <w:t>of us are going, so I’m not going to be on my own. There’s John, Gwen</w:t>
      </w:r>
      <w:r w:rsidR="002B26D9">
        <w:rPr>
          <w:rFonts w:eastAsia="Times New Roman"/>
          <w:lang w:eastAsia="en-GB"/>
        </w:rPr>
        <w:t>,</w:t>
      </w:r>
      <w:r w:rsidRPr="00EA3886">
        <w:rPr>
          <w:rFonts w:eastAsia="Times New Roman"/>
          <w:lang w:eastAsia="en-GB"/>
        </w:rPr>
        <w:t xml:space="preserve"> and Rachel. We’re going to spend a lot of time together. Here are some of the things we’re going to do:</w:t>
      </w:r>
      <w:r w:rsidRPr="00EA3886">
        <w:rPr>
          <w:rFonts w:eastAsia="Times New Roman"/>
          <w:lang w:val="en-US" w:eastAsia="en-GB"/>
        </w:rPr>
        <w:t> </w:t>
      </w:r>
    </w:p>
    <w:p w14:paraId="2F24040A" w14:textId="439DFD33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 xml:space="preserve">• Go to lots of restaurants! Málaga has </w:t>
      </w:r>
      <w:r w:rsidR="002C243D">
        <w:rPr>
          <w:rFonts w:eastAsia="Times New Roman"/>
          <w:lang w:eastAsia="en-GB"/>
        </w:rPr>
        <w:t>a lot</w:t>
      </w:r>
      <w:r w:rsidR="002C243D" w:rsidRPr="00EA3886">
        <w:rPr>
          <w:rFonts w:eastAsia="Times New Roman"/>
          <w:lang w:eastAsia="en-GB"/>
        </w:rPr>
        <w:t xml:space="preserve"> </w:t>
      </w:r>
      <w:r w:rsidRPr="00EA3886">
        <w:rPr>
          <w:rFonts w:eastAsia="Times New Roman"/>
          <w:lang w:eastAsia="en-GB"/>
        </w:rPr>
        <w:t>of great places to eat – and I really want to try the local food.</w:t>
      </w:r>
      <w:r w:rsidRPr="00EA3886">
        <w:rPr>
          <w:rFonts w:eastAsia="Times New Roman"/>
          <w:lang w:val="en-US" w:eastAsia="en-GB"/>
        </w:rPr>
        <w:t> </w:t>
      </w:r>
    </w:p>
    <w:p w14:paraId="13BBCEC0" w14:textId="77777777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• Visit the beach every day.</w:t>
      </w:r>
      <w:r w:rsidRPr="00EA3886">
        <w:rPr>
          <w:rFonts w:eastAsia="Times New Roman"/>
          <w:lang w:val="en-US" w:eastAsia="en-GB"/>
        </w:rPr>
        <w:t> </w:t>
      </w:r>
    </w:p>
    <w:p w14:paraId="26F74A6F" w14:textId="347AC87D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 xml:space="preserve">• Go to the </w:t>
      </w:r>
      <w:r w:rsidR="002C243D">
        <w:rPr>
          <w:rFonts w:eastAsia="Times New Roman"/>
          <w:lang w:eastAsia="en-GB"/>
        </w:rPr>
        <w:t>soccer</w:t>
      </w:r>
      <w:r w:rsidR="002C243D" w:rsidRPr="00EA3886">
        <w:rPr>
          <w:rFonts w:eastAsia="Times New Roman"/>
          <w:lang w:eastAsia="en-GB"/>
        </w:rPr>
        <w:t xml:space="preserve"> </w:t>
      </w:r>
      <w:r w:rsidRPr="00EA3886">
        <w:rPr>
          <w:rFonts w:eastAsia="Times New Roman"/>
          <w:lang w:eastAsia="en-GB"/>
        </w:rPr>
        <w:t xml:space="preserve">stadium. We want to see lots of </w:t>
      </w:r>
      <w:r w:rsidR="00ED2D1E">
        <w:rPr>
          <w:rFonts w:eastAsia="Times New Roman"/>
          <w:lang w:eastAsia="en-GB"/>
        </w:rPr>
        <w:t>games</w:t>
      </w:r>
      <w:r w:rsidRPr="00EA3886">
        <w:rPr>
          <w:rFonts w:eastAsia="Times New Roman"/>
          <w:lang w:eastAsia="en-GB"/>
        </w:rPr>
        <w:t>!</w:t>
      </w:r>
      <w:r w:rsidRPr="00EA3886">
        <w:rPr>
          <w:rFonts w:eastAsia="Times New Roman"/>
          <w:lang w:val="en-US" w:eastAsia="en-GB"/>
        </w:rPr>
        <w:t> </w:t>
      </w:r>
    </w:p>
    <w:p w14:paraId="77EF3E04" w14:textId="77777777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There’s going to be so much to do. It’s going to be fun!</w:t>
      </w:r>
      <w:r w:rsidRPr="00EA3886">
        <w:rPr>
          <w:rFonts w:eastAsia="Times New Roman"/>
          <w:lang w:val="en-US" w:eastAsia="en-GB"/>
        </w:rPr>
        <w:t> </w:t>
      </w:r>
    </w:p>
    <w:p w14:paraId="302B1A69" w14:textId="77777777" w:rsidR="00EA3886" w:rsidRPr="00EA3886" w:rsidRDefault="00EA3886" w:rsidP="006A46C2">
      <w:pPr>
        <w:pStyle w:val="readingtext"/>
        <w:spacing w:before="120"/>
        <w:rPr>
          <w:rFonts w:ascii="Times New Roman" w:eastAsia="Times New Roman" w:hAnsi="Times New Roman"/>
          <w:b/>
          <w:sz w:val="24"/>
          <w:lang w:val="en-US" w:eastAsia="en-GB"/>
        </w:rPr>
      </w:pPr>
      <w:r w:rsidRPr="00EA3886">
        <w:rPr>
          <w:rFonts w:eastAsia="Times New Roman"/>
          <w:b/>
          <w:lang w:eastAsia="en-GB"/>
        </w:rPr>
        <w:t>Estefania’s world</w:t>
      </w:r>
      <w:r w:rsidRPr="00EA3886">
        <w:rPr>
          <w:rFonts w:eastAsia="Times New Roman"/>
          <w:b/>
          <w:lang w:val="en-US" w:eastAsia="en-GB"/>
        </w:rPr>
        <w:t> </w:t>
      </w:r>
    </w:p>
    <w:p w14:paraId="00A10AD6" w14:textId="656A207A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 xml:space="preserve">I’m flying to Scotland next week. Yes, I’m finally leaving Spain and going to an English-speaking country to </w:t>
      </w:r>
      <w:r w:rsidR="002C243D" w:rsidRPr="00EA3886">
        <w:rPr>
          <w:rFonts w:eastAsia="Times New Roman"/>
          <w:lang w:eastAsia="en-GB"/>
        </w:rPr>
        <w:t>practi</w:t>
      </w:r>
      <w:r w:rsidR="002C243D">
        <w:rPr>
          <w:rFonts w:eastAsia="Times New Roman"/>
          <w:lang w:eastAsia="en-GB"/>
        </w:rPr>
        <w:t>c</w:t>
      </w:r>
      <w:r w:rsidR="002C243D" w:rsidRPr="00EA3886">
        <w:rPr>
          <w:rFonts w:eastAsia="Times New Roman"/>
          <w:lang w:eastAsia="en-GB"/>
        </w:rPr>
        <w:t xml:space="preserve">e </w:t>
      </w:r>
      <w:r w:rsidRPr="00EA3886">
        <w:rPr>
          <w:rFonts w:eastAsia="Times New Roman"/>
          <w:lang w:eastAsia="en-GB"/>
        </w:rPr>
        <w:t>my English. I’m going to a small town for a month because I want to be somewhere quiet and learn quickly. </w:t>
      </w:r>
      <w:r w:rsidRPr="00EA3886">
        <w:rPr>
          <w:rFonts w:eastAsia="Times New Roman"/>
          <w:lang w:val="en-US" w:eastAsia="en-GB"/>
        </w:rPr>
        <w:t> </w:t>
      </w:r>
    </w:p>
    <w:p w14:paraId="3D295B4E" w14:textId="336CC396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 xml:space="preserve">I’m not going with anyone, so I hope I can meet </w:t>
      </w:r>
      <w:r w:rsidR="002C243D">
        <w:rPr>
          <w:rFonts w:eastAsia="Times New Roman"/>
          <w:lang w:eastAsia="en-GB"/>
        </w:rPr>
        <w:t>a lot</w:t>
      </w:r>
      <w:r w:rsidR="002C243D" w:rsidRPr="00EA3886">
        <w:rPr>
          <w:rFonts w:eastAsia="Times New Roman"/>
          <w:lang w:eastAsia="en-GB"/>
        </w:rPr>
        <w:t xml:space="preserve"> </w:t>
      </w:r>
      <w:r w:rsidRPr="00EA3886">
        <w:rPr>
          <w:rFonts w:eastAsia="Times New Roman"/>
          <w:lang w:eastAsia="en-GB"/>
        </w:rPr>
        <w:t>of people and make friends easily with local people. I think it’s important to do that so I can speak English more confidently. </w:t>
      </w:r>
      <w:r w:rsidRPr="00EA3886">
        <w:rPr>
          <w:rFonts w:eastAsia="Times New Roman"/>
          <w:lang w:val="en-US" w:eastAsia="en-GB"/>
        </w:rPr>
        <w:t> </w:t>
      </w:r>
    </w:p>
    <w:p w14:paraId="76A09594" w14:textId="6E980E1B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Also, I’m not taking many things with me – just my laptop and some clothes. I’m not bringing any books or music because I want to read and listen to things in English when I’m there.</w:t>
      </w:r>
      <w:r w:rsidRPr="00EA3886">
        <w:rPr>
          <w:rFonts w:eastAsia="Times New Roman"/>
          <w:lang w:val="en-US" w:eastAsia="en-GB"/>
        </w:rPr>
        <w:t> </w:t>
      </w:r>
    </w:p>
    <w:p w14:paraId="099736B2" w14:textId="77777777" w:rsidR="00EA3886" w:rsidRPr="00EA3886" w:rsidRDefault="00EA3886" w:rsidP="00EA3886">
      <w:pPr>
        <w:pStyle w:val="readingtext"/>
        <w:rPr>
          <w:rFonts w:ascii="Times New Roman" w:eastAsia="Times New Roman" w:hAnsi="Times New Roman"/>
          <w:sz w:val="24"/>
          <w:lang w:val="en-US" w:eastAsia="en-GB"/>
        </w:rPr>
      </w:pPr>
      <w:r w:rsidRPr="00EA3886">
        <w:rPr>
          <w:rFonts w:eastAsia="Times New Roman"/>
          <w:lang w:eastAsia="en-GB"/>
        </w:rPr>
        <w:t>I’m not going to eat in restaurants very often. I can cook at home. It’s cheaper.</w:t>
      </w:r>
      <w:r w:rsidRPr="00EA3886">
        <w:rPr>
          <w:rFonts w:eastAsia="Times New Roman"/>
          <w:lang w:val="en-US" w:eastAsia="en-GB"/>
        </w:rPr>
        <w:t> </w:t>
      </w:r>
    </w:p>
    <w:p w14:paraId="0919FBBF" w14:textId="77777777" w:rsidR="00EA3886" w:rsidRDefault="00EA3886" w:rsidP="00EA3886">
      <w:pPr>
        <w:pStyle w:val="readingtext"/>
        <w:rPr>
          <w:lang w:val="en-US" w:eastAsia="en-GB"/>
        </w:rPr>
      </w:pPr>
      <w:r w:rsidRPr="00EA3886">
        <w:rPr>
          <w:rFonts w:eastAsia="Times New Roman"/>
          <w:lang w:eastAsia="en-GB"/>
        </w:rPr>
        <w:t>It’s probably going to be difficult for the first week, but after that, I hope it’s going to be a lot of fun!</w:t>
      </w:r>
      <w:r w:rsidRPr="00EA3886">
        <w:rPr>
          <w:rFonts w:eastAsia="Times New Roman"/>
          <w:lang w:val="en-US" w:eastAsia="en-GB"/>
        </w:rPr>
        <w:t> </w:t>
      </w:r>
    </w:p>
    <w:p w14:paraId="44DB80E3" w14:textId="77777777" w:rsidR="00EA3886" w:rsidRPr="007D5735" w:rsidRDefault="00EA3886" w:rsidP="007D5735">
      <w:pPr>
        <w:spacing w:before="0" w:after="0"/>
        <w:rPr>
          <w:rFonts w:ascii="Times New Roman" w:hAnsi="Times New Roman"/>
          <w:sz w:val="10"/>
          <w:szCs w:val="10"/>
          <w:lang w:val="en-US" w:eastAsia="en-GB"/>
        </w:rPr>
      </w:pPr>
    </w:p>
    <w:p w14:paraId="33EC6EA4" w14:textId="77777777" w:rsidR="00EA3886" w:rsidRDefault="00EA3886" w:rsidP="007D5735">
      <w:pPr>
        <w:pStyle w:val="questions"/>
        <w:spacing w:before="0" w:after="0"/>
        <w:ind w:left="0" w:firstLine="0"/>
        <w:rPr>
          <w:lang w:eastAsia="en-GB"/>
        </w:rPr>
        <w:sectPr w:rsidR="00EA3886" w:rsidSect="00EA3886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05D4BD1" w14:textId="77777777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Mike lives in </w:t>
      </w:r>
      <w:r w:rsidRPr="00DF36D1">
        <w:rPr>
          <w:i/>
          <w:iCs/>
          <w:color w:val="404040"/>
          <w:u w:val="single"/>
          <w:lang w:eastAsia="en-GB"/>
        </w:rPr>
        <w:t>England</w:t>
      </w:r>
      <w:r w:rsidRPr="00EA3886">
        <w:rPr>
          <w:lang w:eastAsia="en-GB"/>
        </w:rPr>
        <w:t>.</w:t>
      </w:r>
      <w:r w:rsidRPr="00EA3886">
        <w:rPr>
          <w:lang w:val="en-US" w:eastAsia="en-GB"/>
        </w:rPr>
        <w:t> </w:t>
      </w:r>
    </w:p>
    <w:p w14:paraId="66325A47" w14:textId="77777777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He is going to _________________ soon.</w:t>
      </w:r>
      <w:r w:rsidRPr="00EA3886">
        <w:rPr>
          <w:lang w:val="en-US" w:eastAsia="en-GB"/>
        </w:rPr>
        <w:t> </w:t>
      </w:r>
    </w:p>
    <w:p w14:paraId="34BE4F54" w14:textId="34F10F17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He wants to learn ________________________.</w:t>
      </w:r>
      <w:r w:rsidRPr="00EA3886">
        <w:rPr>
          <w:lang w:val="en-US" w:eastAsia="en-GB"/>
        </w:rPr>
        <w:t> </w:t>
      </w:r>
    </w:p>
    <w:p w14:paraId="03F614D3" w14:textId="1EDCB6CE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He wants to do lots of things with his friends from</w:t>
      </w:r>
      <w:r w:rsidR="00CA7843">
        <w:rPr>
          <w:lang w:eastAsia="en-GB"/>
        </w:rPr>
        <w:t xml:space="preserve"> </w:t>
      </w:r>
      <w:r w:rsidRPr="00EA3886">
        <w:rPr>
          <w:lang w:eastAsia="en-GB"/>
        </w:rPr>
        <w:t>______________________.</w:t>
      </w:r>
      <w:r w:rsidRPr="00EA3886">
        <w:rPr>
          <w:lang w:val="en-US" w:eastAsia="en-GB"/>
        </w:rPr>
        <w:t> </w:t>
      </w:r>
    </w:p>
    <w:p w14:paraId="128984D3" w14:textId="145DC153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Estefania lives in ___________________________. </w:t>
      </w:r>
      <w:r w:rsidRPr="00EA3886">
        <w:rPr>
          <w:lang w:val="en-US" w:eastAsia="en-GB"/>
        </w:rPr>
        <w:t> </w:t>
      </w:r>
    </w:p>
    <w:p w14:paraId="40B93F89" w14:textId="284B6692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She is going </w:t>
      </w:r>
      <w:r w:rsidR="00A80078">
        <w:rPr>
          <w:lang w:eastAsia="en-GB"/>
        </w:rPr>
        <w:t>to</w:t>
      </w:r>
      <w:r w:rsidR="00CA7843">
        <w:rPr>
          <w:lang w:eastAsia="en-GB"/>
        </w:rPr>
        <w:t xml:space="preserve"> </w:t>
      </w:r>
      <w:r w:rsidR="00A80078">
        <w:rPr>
          <w:lang w:eastAsia="en-GB"/>
        </w:rPr>
        <w:t>___________</w:t>
      </w:r>
      <w:r w:rsidR="00F213DB">
        <w:rPr>
          <w:lang w:eastAsia="en-GB"/>
        </w:rPr>
        <w:t>____________</w:t>
      </w:r>
      <w:r w:rsidRPr="00EA3886">
        <w:rPr>
          <w:lang w:eastAsia="en-GB"/>
        </w:rPr>
        <w:t xml:space="preserve"> soon.</w:t>
      </w:r>
      <w:r w:rsidRPr="00EA3886">
        <w:rPr>
          <w:lang w:val="en-US" w:eastAsia="en-GB"/>
        </w:rPr>
        <w:t> </w:t>
      </w:r>
    </w:p>
    <w:p w14:paraId="1DC73D0B" w14:textId="6BCE4160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She wants</w:t>
      </w:r>
      <w:r w:rsidR="00F213DB">
        <w:rPr>
          <w:lang w:eastAsia="en-GB"/>
        </w:rPr>
        <w:t xml:space="preserve"> to learn ___________________</w:t>
      </w:r>
      <w:r w:rsidRPr="00EA3886">
        <w:rPr>
          <w:lang w:eastAsia="en-GB"/>
        </w:rPr>
        <w:t>.</w:t>
      </w:r>
      <w:r w:rsidRPr="00EA3886">
        <w:rPr>
          <w:lang w:val="en-US" w:eastAsia="en-GB"/>
        </w:rPr>
        <w:t> </w:t>
      </w:r>
    </w:p>
    <w:p w14:paraId="7F7D9367" w14:textId="62AEF0DD" w:rsidR="00EA3886" w:rsidRPr="00EA3886" w:rsidRDefault="00EA3886" w:rsidP="0054744C">
      <w:pPr>
        <w:pStyle w:val="questions"/>
        <w:numPr>
          <w:ilvl w:val="0"/>
          <w:numId w:val="1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She is only going to take some things to wear and a _____________________________.</w:t>
      </w:r>
      <w:r w:rsidRPr="00EA3886">
        <w:rPr>
          <w:lang w:val="en-US" w:eastAsia="en-GB"/>
        </w:rPr>
        <w:t> </w:t>
      </w:r>
    </w:p>
    <w:p w14:paraId="0F8CD068" w14:textId="77777777" w:rsidR="00EA3886" w:rsidRDefault="00EA3886" w:rsidP="00EA3886">
      <w:pPr>
        <w:rPr>
          <w:rFonts w:ascii="Arial" w:hAnsi="Arial" w:cs="Arial"/>
          <w:color w:val="000000"/>
          <w:sz w:val="21"/>
          <w:szCs w:val="21"/>
          <w:lang w:val="en-US" w:eastAsia="en-GB"/>
        </w:rPr>
        <w:sectPr w:rsidR="00EA3886" w:rsidSect="00EA388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EA3886" w14:paraId="72E8A3E0" w14:textId="77777777" w:rsidTr="00C0405D">
        <w:tc>
          <w:tcPr>
            <w:tcW w:w="425" w:type="dxa"/>
          </w:tcPr>
          <w:p w14:paraId="2823CE2B" w14:textId="77777777" w:rsidR="00EA3886" w:rsidRDefault="00EA3886" w:rsidP="00C0405D">
            <w:pPr>
              <w:pStyle w:val="textbox"/>
              <w:jc w:val="right"/>
            </w:pPr>
            <w:r w:rsidRPr="00EA3886">
              <w:rPr>
                <w:rFonts w:ascii="Arial" w:hAnsi="Arial" w:cs="Arial"/>
                <w:color w:val="000000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00A91DCB" w14:textId="77777777" w:rsidR="00EA3886" w:rsidRPr="00A96F8A" w:rsidRDefault="00EA3886" w:rsidP="00F213D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61E3ABE1" w14:textId="77777777" w:rsidR="00EA3886" w:rsidRPr="00EA3886" w:rsidRDefault="00EA3886" w:rsidP="00EA3886">
      <w:pPr>
        <w:rPr>
          <w:rFonts w:ascii="Times New Roman" w:hAnsi="Times New Roman"/>
          <w:color w:val="000000"/>
          <w:sz w:val="24"/>
          <w:lang w:val="en-US" w:eastAsia="en-GB"/>
        </w:rPr>
      </w:pPr>
    </w:p>
    <w:p w14:paraId="7645C481" w14:textId="77777777" w:rsidR="00EA3886" w:rsidRPr="00EA3886" w:rsidRDefault="00EA3886" w:rsidP="00EA3886">
      <w:pPr>
        <w:pStyle w:val="Rubric"/>
      </w:pPr>
      <w:r w:rsidRPr="00EA3886">
        <w:t>2</w:t>
      </w:r>
      <w:r w:rsidR="00A80078">
        <w:tab/>
      </w:r>
      <w:r w:rsidRPr="00EA3886">
        <w:t>Read the blog posts again. Mark the sentences T (true), F (false)</w:t>
      </w:r>
      <w:r w:rsidR="002C243D">
        <w:t>,</w:t>
      </w:r>
      <w:r w:rsidRPr="00EA3886">
        <w:t xml:space="preserve"> or DS (the blog posts don't say). </w:t>
      </w:r>
    </w:p>
    <w:p w14:paraId="6D908D09" w14:textId="77777777" w:rsidR="00EA3886" w:rsidRDefault="00EA3886" w:rsidP="0054744C">
      <w:pPr>
        <w:pStyle w:val="questions"/>
        <w:numPr>
          <w:ilvl w:val="0"/>
          <w:numId w:val="2"/>
        </w:numPr>
        <w:ind w:left="283" w:hanging="283"/>
        <w:rPr>
          <w:lang w:eastAsia="en-GB"/>
        </w:rPr>
        <w:sectPr w:rsidR="00EA3886" w:rsidSect="00EA3886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5D7F7BFE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right="-214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Estefania s</w:t>
      </w:r>
      <w:r>
        <w:rPr>
          <w:lang w:eastAsia="en-GB"/>
        </w:rPr>
        <w:t>peaks better Spanish than Mike.</w:t>
      </w:r>
      <w:r>
        <w:rPr>
          <w:lang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val="en-US" w:eastAsia="en-GB"/>
        </w:rPr>
        <w:t>.</w:t>
      </w:r>
      <w:r w:rsidRPr="00DF36D1">
        <w:rPr>
          <w:i/>
          <w:color w:val="404040"/>
          <w:bdr w:val="single" w:sz="8" w:space="0" w:color="auto"/>
          <w:lang w:val="en-US" w:eastAsia="en-GB"/>
        </w:rPr>
        <w:t>T</w:t>
      </w:r>
      <w:r w:rsidRPr="00EA3886">
        <w:rPr>
          <w:color w:val="FFFFFF" w:themeColor="background1"/>
          <w:bdr w:val="single" w:sz="8" w:space="0" w:color="auto"/>
          <w:lang w:val="en-US" w:eastAsia="en-GB"/>
        </w:rPr>
        <w:t>.</w:t>
      </w:r>
      <w:proofErr w:type="gramEnd"/>
    </w:p>
    <w:p w14:paraId="7EC4A480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Mike lives in a bigger city than Estefania. </w:t>
      </w:r>
      <w:r>
        <w:rPr>
          <w:lang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p w14:paraId="58E7AB8C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Estefania is going to be away for longer than Mike. </w:t>
      </w:r>
      <w:r>
        <w:rPr>
          <w:lang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eastAsia="en-GB"/>
        </w:rPr>
        <w:t>.a.</w:t>
      </w:r>
      <w:proofErr w:type="gramEnd"/>
      <w:r w:rsidRPr="00EA3886">
        <w:rPr>
          <w:lang w:val="en-US" w:eastAsia="en-GB"/>
        </w:rPr>
        <w:t> </w:t>
      </w:r>
    </w:p>
    <w:p w14:paraId="4AAD0D2C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Mike is going to take more things than Estefania. </w:t>
      </w:r>
      <w:r w:rsidRPr="00EA3886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p w14:paraId="6BDF3FBA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Estefania is going to visit more places than Mike. </w:t>
      </w:r>
      <w:r w:rsidRPr="00EA3886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p w14:paraId="6E9CAE3D" w14:textId="77777777" w:rsidR="00EA3886" w:rsidRPr="00A80078" w:rsidRDefault="00EA3886" w:rsidP="00A80078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>
        <w:rPr>
          <w:lang w:eastAsia="en-GB"/>
        </w:rPr>
        <w:br w:type="column"/>
      </w:r>
      <w:r w:rsidRPr="00EA3886">
        <w:rPr>
          <w:lang w:eastAsia="en-GB"/>
        </w:rPr>
        <w:t>Mike is going to eat more local food than</w:t>
      </w:r>
      <w:r w:rsidR="00A80078">
        <w:rPr>
          <w:rFonts w:ascii="Times New Roman" w:hAnsi="Times New Roman"/>
          <w:sz w:val="24"/>
          <w:lang w:val="en-US" w:eastAsia="en-GB"/>
        </w:rPr>
        <w:br/>
      </w:r>
      <w:r w:rsidRPr="00EA3886">
        <w:rPr>
          <w:lang w:eastAsia="en-GB"/>
        </w:rPr>
        <w:t>Estefania. </w:t>
      </w:r>
      <w:r>
        <w:rPr>
          <w:lang w:eastAsia="en-GB"/>
        </w:rPr>
        <w:tab/>
      </w:r>
      <w:proofErr w:type="gramStart"/>
      <w:r w:rsidRPr="00A80078">
        <w:rPr>
          <w:color w:val="FFFFFF" w:themeColor="background1"/>
          <w:bdr w:val="single" w:sz="8" w:space="0" w:color="auto"/>
          <w:lang w:eastAsia="en-GB"/>
        </w:rPr>
        <w:t>.a.</w:t>
      </w:r>
      <w:proofErr w:type="gramEnd"/>
      <w:r w:rsidRPr="00A80078">
        <w:rPr>
          <w:lang w:val="en-US" w:eastAsia="en-GB"/>
        </w:rPr>
        <w:t> </w:t>
      </w:r>
    </w:p>
    <w:p w14:paraId="0BD55B1E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Estefania is going to study more than Mike. </w:t>
      </w:r>
      <w:r w:rsidRPr="00EA3886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Start"/>
      <w:r w:rsidRPr="00EA3886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p w14:paraId="1315323E" w14:textId="77777777" w:rsidR="00EA3886" w:rsidRPr="00A80078" w:rsidRDefault="00EA3886" w:rsidP="00A80078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Mike is going to speak his own language more </w:t>
      </w:r>
      <w:r w:rsidR="00A80078">
        <w:rPr>
          <w:rFonts w:ascii="Times New Roman" w:hAnsi="Times New Roman"/>
          <w:sz w:val="24"/>
          <w:lang w:val="en-US" w:eastAsia="en-GB"/>
        </w:rPr>
        <w:br/>
      </w:r>
      <w:r w:rsidRPr="00EA3886">
        <w:rPr>
          <w:lang w:eastAsia="en-GB"/>
        </w:rPr>
        <w:t>than Estefania. </w:t>
      </w:r>
      <w:r w:rsidRPr="00A80078">
        <w:rPr>
          <w:lang w:val="en-US" w:eastAsia="en-GB"/>
        </w:rPr>
        <w:t> </w:t>
      </w:r>
      <w:r w:rsidRPr="00A80078">
        <w:rPr>
          <w:lang w:val="en-US" w:eastAsia="en-GB"/>
        </w:rPr>
        <w:tab/>
      </w:r>
      <w:proofErr w:type="gramStart"/>
      <w:r w:rsidRPr="00A80078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p w14:paraId="2F352BAC" w14:textId="77777777" w:rsidR="00EA3886" w:rsidRPr="00EA3886" w:rsidRDefault="00EA3886" w:rsidP="0054744C">
      <w:pPr>
        <w:pStyle w:val="questions"/>
        <w:numPr>
          <w:ilvl w:val="0"/>
          <w:numId w:val="2"/>
        </w:numPr>
        <w:tabs>
          <w:tab w:val="left" w:pos="4820"/>
        </w:tabs>
        <w:ind w:left="283" w:hanging="283"/>
        <w:rPr>
          <w:rFonts w:ascii="Times New Roman" w:hAnsi="Times New Roman"/>
          <w:sz w:val="24"/>
          <w:lang w:val="en-US" w:eastAsia="en-GB"/>
        </w:rPr>
        <w:sectPr w:rsidR="00EA3886" w:rsidRPr="00EA3886" w:rsidSect="00EA388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 w:rsidRPr="00EA3886">
        <w:rPr>
          <w:lang w:eastAsia="en-GB"/>
        </w:rPr>
        <w:t>Mike is going to be a more serious student than Estefania.</w:t>
      </w:r>
      <w:r w:rsidRPr="00EA3886">
        <w:rPr>
          <w:lang w:val="en-US" w:eastAsia="en-GB"/>
        </w:rPr>
        <w:t> </w:t>
      </w:r>
      <w:r>
        <w:rPr>
          <w:lang w:val="en-US" w:eastAsia="en-GB"/>
        </w:rPr>
        <w:tab/>
      </w:r>
      <w:proofErr w:type="gramStart"/>
      <w:r w:rsidR="00F213DB" w:rsidRPr="00A80078">
        <w:rPr>
          <w:color w:val="FFFFFF" w:themeColor="background1"/>
          <w:bdr w:val="single" w:sz="8" w:space="0" w:color="auto"/>
          <w:lang w:val="en-US" w:eastAsia="en-GB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EA3886" w14:paraId="63125D89" w14:textId="77777777" w:rsidTr="00C0405D">
        <w:tc>
          <w:tcPr>
            <w:tcW w:w="425" w:type="dxa"/>
          </w:tcPr>
          <w:p w14:paraId="25D93356" w14:textId="77777777" w:rsidR="00EA3886" w:rsidRDefault="00EA3886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8933985" w14:textId="77777777" w:rsidR="00EA3886" w:rsidRPr="00A96F8A" w:rsidRDefault="00EA3886" w:rsidP="00F213D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529B2FC7" w14:textId="77777777" w:rsidR="00EA3886" w:rsidRDefault="00EA3886" w:rsidP="00EA3886">
      <w:pPr>
        <w:rPr>
          <w:rFonts w:ascii="Segoe UI" w:hAnsi="Segoe UI" w:cs="Segoe UI"/>
          <w:color w:val="666666"/>
          <w:sz w:val="18"/>
          <w:szCs w:val="18"/>
          <w:shd w:val="clear" w:color="auto" w:fill="FFFFFF"/>
          <w:lang w:val="en-US" w:eastAsia="en-GB"/>
        </w:rPr>
      </w:pPr>
    </w:p>
    <w:p w14:paraId="2684CB6C" w14:textId="77777777" w:rsidR="00EA3886" w:rsidRDefault="00EA3886" w:rsidP="00EA3886">
      <w:pPr>
        <w:rPr>
          <w:rFonts w:ascii="Segoe UI" w:hAnsi="Segoe UI" w:cs="Segoe UI"/>
          <w:color w:val="666666"/>
          <w:sz w:val="18"/>
          <w:szCs w:val="18"/>
          <w:shd w:val="clear" w:color="auto" w:fill="FFFFFF"/>
          <w:lang w:val="en-US" w:eastAsia="en-GB"/>
        </w:rPr>
      </w:pPr>
      <w:r>
        <w:rPr>
          <w:rFonts w:ascii="Segoe UI" w:hAnsi="Segoe UI" w:cs="Segoe UI"/>
          <w:color w:val="666666"/>
          <w:sz w:val="18"/>
          <w:szCs w:val="18"/>
          <w:shd w:val="clear" w:color="auto" w:fill="FFFFFF"/>
          <w:lang w:val="en-US" w:eastAsia="en-GB"/>
        </w:rPr>
        <w:br w:type="page"/>
      </w:r>
    </w:p>
    <w:p w14:paraId="4F7CB7D0" w14:textId="77777777" w:rsidR="00EA3886" w:rsidRPr="00EA3886" w:rsidRDefault="00EA3886" w:rsidP="00EA3886">
      <w:pPr>
        <w:pStyle w:val="Header2"/>
      </w:pPr>
      <w:r w:rsidRPr="00EA3886">
        <w:lastRenderedPageBreak/>
        <w:t>LISTENING </w:t>
      </w:r>
    </w:p>
    <w:p w14:paraId="7EA48EA2" w14:textId="77777777" w:rsidR="00EA3886" w:rsidRPr="00EA3886" w:rsidRDefault="00EA3886" w:rsidP="00EA3886">
      <w:pPr>
        <w:pStyle w:val="Rubric"/>
      </w:pPr>
      <w:r w:rsidRPr="00EA3886">
        <w:t>3</w:t>
      </w:r>
      <w:r w:rsidR="00A80078">
        <w:tab/>
      </w:r>
      <w:r w:rsidR="00F213DB" w:rsidRPr="007B723F">
        <w:rPr>
          <w:b w:val="0"/>
          <w:bCs w:val="0"/>
          <w:noProof/>
          <w:lang w:eastAsia="en-GB"/>
        </w:rPr>
        <w:drawing>
          <wp:inline distT="0" distB="0" distL="0" distR="0" wp14:anchorId="4A113274" wp14:editId="10C9677B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13DB">
        <w:tab/>
      </w:r>
      <w:r w:rsidRPr="00EA3886">
        <w:t>Listen to two teenagers arranging something. For each question, choose the correct   </w:t>
      </w:r>
      <w:r w:rsidRPr="00EA3886">
        <w:br/>
        <w:t>answer (A, B</w:t>
      </w:r>
      <w:r w:rsidR="0096273E">
        <w:t>,</w:t>
      </w:r>
      <w:r w:rsidRPr="00EA3886">
        <w:t xml:space="preserve"> or C).  </w:t>
      </w:r>
    </w:p>
    <w:p w14:paraId="0A00E886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Lizzie wants help with her </w:t>
      </w:r>
    </w:p>
    <w:p w14:paraId="5FE4FFF8" w14:textId="68534A23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teacher.</w:t>
      </w:r>
      <w:r w:rsidRPr="00A80078">
        <w:rPr>
          <w:szCs w:val="20"/>
          <w:lang w:val="en-US" w:eastAsia="en-GB"/>
        </w:rPr>
        <w:tab/>
        <w:t>B</w:t>
      </w:r>
      <w:r w:rsidR="00A80078" w:rsidRPr="00A80078">
        <w:rPr>
          <w:szCs w:val="20"/>
          <w:lang w:val="en-US" w:eastAsia="en-GB"/>
        </w:rPr>
        <w:tab/>
      </w:r>
      <w:r w:rsidR="0096273E">
        <w:rPr>
          <w:szCs w:val="20"/>
          <w:lang w:val="en-US" w:eastAsia="en-GB"/>
        </w:rPr>
        <w:t>h</w:t>
      </w:r>
      <w:r w:rsidR="0096273E" w:rsidRPr="00A80078">
        <w:rPr>
          <w:szCs w:val="20"/>
          <w:lang w:val="en-US" w:eastAsia="en-GB"/>
        </w:rPr>
        <w:t xml:space="preserve">istory </w:t>
      </w:r>
      <w:r w:rsidRPr="00A80078">
        <w:rPr>
          <w:szCs w:val="20"/>
          <w:lang w:val="en-US" w:eastAsia="en-GB"/>
        </w:rPr>
        <w:t xml:space="preserve">homework.      </w:t>
      </w:r>
      <w:r w:rsidR="00A80078"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="0096273E">
        <w:rPr>
          <w:i/>
          <w:szCs w:val="20"/>
          <w:u w:val="single"/>
          <w:lang w:val="en-US" w:eastAsia="en-GB"/>
        </w:rPr>
        <w:t>m</w:t>
      </w:r>
      <w:r w:rsidR="0096273E" w:rsidRPr="00F213DB">
        <w:rPr>
          <w:i/>
          <w:szCs w:val="20"/>
          <w:u w:val="single"/>
          <w:lang w:val="en-US" w:eastAsia="en-GB"/>
        </w:rPr>
        <w:t xml:space="preserve">ath </w:t>
      </w:r>
      <w:r w:rsidRPr="00F213DB">
        <w:rPr>
          <w:i/>
          <w:szCs w:val="20"/>
          <w:u w:val="single"/>
          <w:lang w:val="en-US" w:eastAsia="en-GB"/>
        </w:rPr>
        <w:t>homework</w:t>
      </w:r>
      <w:r w:rsidRPr="00A80078">
        <w:rPr>
          <w:szCs w:val="20"/>
          <w:lang w:val="en-US" w:eastAsia="en-GB"/>
        </w:rPr>
        <w:t>. </w:t>
      </w:r>
    </w:p>
    <w:p w14:paraId="6F3CBC23" w14:textId="5E500FE8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 xml:space="preserve">Lizzie says that </w:t>
      </w:r>
      <w:r w:rsidR="0096273E">
        <w:rPr>
          <w:szCs w:val="20"/>
          <w:lang w:val="en-US" w:eastAsia="en-GB"/>
        </w:rPr>
        <w:t>h</w:t>
      </w:r>
      <w:r w:rsidR="0096273E" w:rsidRPr="00A80078">
        <w:rPr>
          <w:szCs w:val="20"/>
          <w:lang w:val="en-US" w:eastAsia="en-GB"/>
        </w:rPr>
        <w:t xml:space="preserve">istory </w:t>
      </w:r>
      <w:r w:rsidRPr="00A80078">
        <w:rPr>
          <w:szCs w:val="20"/>
          <w:lang w:val="en-US" w:eastAsia="en-GB"/>
        </w:rPr>
        <w:t>homework is </w:t>
      </w:r>
    </w:p>
    <w:p w14:paraId="080A6BE7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proofErr w:type="gramStart"/>
      <w:r w:rsidRPr="00A80078">
        <w:rPr>
          <w:szCs w:val="20"/>
          <w:lang w:val="en-US" w:eastAsia="en-GB"/>
        </w:rPr>
        <w:t>A</w:t>
      </w:r>
      <w:proofErr w:type="gramEnd"/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easy. 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difficult. </w:t>
      </w:r>
      <w:r w:rsidR="00A80078"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boring. </w:t>
      </w:r>
    </w:p>
    <w:p w14:paraId="12DA20A9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Paul is going to the shopping mall because </w:t>
      </w:r>
    </w:p>
    <w:p w14:paraId="5523BF85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he wants to buy something. </w:t>
      </w:r>
      <w:r w:rsidRPr="00A80078">
        <w:rPr>
          <w:szCs w:val="20"/>
          <w:lang w:val="en-US" w:eastAsia="en-GB"/>
        </w:rPr>
        <w:tab/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it is someone’s birthday.</w:t>
      </w:r>
      <w:r w:rsidR="00A80078"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he is meeting friends. </w:t>
      </w:r>
    </w:p>
    <w:p w14:paraId="57774022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Paul is going to eat  </w:t>
      </w:r>
    </w:p>
    <w:p w14:paraId="14E44AFF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at home.</w:t>
      </w:r>
      <w:r w:rsidRPr="00A80078">
        <w:rPr>
          <w:szCs w:val="20"/>
          <w:lang w:val="en-US" w:eastAsia="en-GB"/>
        </w:rPr>
        <w:tab/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at his grandmother’s house. </w:t>
      </w:r>
      <w:r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at the shopping mall. </w:t>
      </w:r>
    </w:p>
    <w:p w14:paraId="151DC8AB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In the evening, Paul is going to </w:t>
      </w:r>
    </w:p>
    <w:p w14:paraId="32A80C28" w14:textId="407F2666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play </w:t>
      </w:r>
      <w:r w:rsidR="0096273E">
        <w:rPr>
          <w:szCs w:val="20"/>
          <w:lang w:val="en-US" w:eastAsia="en-GB"/>
        </w:rPr>
        <w:t>soccer</w:t>
      </w:r>
      <w:r w:rsidRPr="00A80078">
        <w:rPr>
          <w:szCs w:val="20"/>
          <w:lang w:val="en-US" w:eastAsia="en-GB"/>
        </w:rPr>
        <w:t>.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play tennis. 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meet Lizzie. </w:t>
      </w:r>
    </w:p>
    <w:p w14:paraId="73E731AC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Tomorrow’s weather is going to be  </w:t>
      </w:r>
    </w:p>
    <w:p w14:paraId="076976D8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warm and dry.</w:t>
      </w:r>
      <w:r w:rsidRPr="00A80078">
        <w:rPr>
          <w:szCs w:val="20"/>
          <w:lang w:val="en-US" w:eastAsia="en-GB"/>
        </w:rPr>
        <w:tab/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warm but rainy. </w:t>
      </w:r>
      <w:r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cold and rainy. </w:t>
      </w:r>
    </w:p>
    <w:p w14:paraId="7400EA8C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Paul tells Lizzie that </w:t>
      </w:r>
    </w:p>
    <w:p w14:paraId="6232F1E5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everything is true.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 xml:space="preserve">some things are true. 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nothing is true. </w:t>
      </w:r>
    </w:p>
    <w:p w14:paraId="5776D3E7" w14:textId="77777777" w:rsidR="00EA3886" w:rsidRPr="00A80078" w:rsidRDefault="00EA3886" w:rsidP="00A80078">
      <w:pPr>
        <w:pStyle w:val="questions"/>
        <w:numPr>
          <w:ilvl w:val="0"/>
          <w:numId w:val="3"/>
        </w:numPr>
        <w:tabs>
          <w:tab w:val="left" w:pos="567"/>
          <w:tab w:val="left" w:pos="3402"/>
          <w:tab w:val="left" w:pos="3686"/>
          <w:tab w:val="left" w:pos="6804"/>
          <w:tab w:val="left" w:pos="7088"/>
        </w:tabs>
        <w:ind w:left="283" w:hanging="283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Paul is going to </w:t>
      </w:r>
    </w:p>
    <w:p w14:paraId="04AC2C79" w14:textId="77777777" w:rsidR="00EA3886" w:rsidRPr="00A80078" w:rsidRDefault="00EA3886" w:rsidP="00A80078">
      <w:pPr>
        <w:pStyle w:val="questions"/>
        <w:tabs>
          <w:tab w:val="left" w:pos="567"/>
          <w:tab w:val="left" w:pos="3402"/>
          <w:tab w:val="left" w:pos="3686"/>
          <w:tab w:val="left" w:pos="6804"/>
          <w:tab w:val="left" w:pos="7088"/>
        </w:tabs>
        <w:spacing w:after="240"/>
        <w:ind w:left="283" w:firstLine="0"/>
        <w:rPr>
          <w:szCs w:val="20"/>
          <w:lang w:val="en-US" w:eastAsia="en-GB"/>
        </w:rPr>
      </w:pPr>
      <w:r w:rsidRPr="00A80078">
        <w:rPr>
          <w:szCs w:val="20"/>
          <w:lang w:val="en-US" w:eastAsia="en-GB"/>
        </w:rPr>
        <w:t>A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meet Lizzie tomorrow.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B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do homework with Lizzie tonight.</w:t>
      </w:r>
      <w:r w:rsidRPr="00A80078">
        <w:rPr>
          <w:szCs w:val="20"/>
          <w:lang w:val="en-US" w:eastAsia="en-GB"/>
        </w:rPr>
        <w:tab/>
        <w:t>C</w:t>
      </w:r>
      <w:r w:rsidR="00A80078" w:rsidRPr="00A80078">
        <w:rPr>
          <w:szCs w:val="20"/>
          <w:lang w:val="en-US" w:eastAsia="en-GB"/>
        </w:rPr>
        <w:tab/>
      </w:r>
      <w:r w:rsidRPr="00A80078">
        <w:rPr>
          <w:szCs w:val="20"/>
          <w:lang w:val="en-US" w:eastAsia="en-GB"/>
        </w:rPr>
        <w:t>go to Lizzie’s house tonight. 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EA3886" w14:paraId="3304BA7F" w14:textId="77777777" w:rsidTr="00C0405D">
        <w:tc>
          <w:tcPr>
            <w:tcW w:w="425" w:type="dxa"/>
          </w:tcPr>
          <w:p w14:paraId="5C32D27B" w14:textId="77777777" w:rsidR="00EA3886" w:rsidRDefault="00EA3886" w:rsidP="00C0405D">
            <w:pPr>
              <w:pStyle w:val="textbox"/>
              <w:jc w:val="right"/>
            </w:pPr>
            <w:r w:rsidRPr="00EA3886">
              <w:rPr>
                <w:rFonts w:ascii="Arial" w:hAnsi="Arial" w:cs="Arial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24C19F30" w14:textId="77777777" w:rsidR="00EA3886" w:rsidRPr="00A96F8A" w:rsidRDefault="00EA3886" w:rsidP="00F213D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57736D9B" w14:textId="77777777" w:rsidR="00EA3886" w:rsidRPr="00EA3886" w:rsidRDefault="00EA3886" w:rsidP="00EA3886">
      <w:pPr>
        <w:rPr>
          <w:rFonts w:ascii="Times New Roman" w:hAnsi="Times New Roman"/>
          <w:sz w:val="24"/>
          <w:lang w:val="en-US" w:eastAsia="en-GB"/>
        </w:rPr>
      </w:pPr>
    </w:p>
    <w:p w14:paraId="0240BA7D" w14:textId="007B5A2B" w:rsidR="00EA3886" w:rsidRPr="00EA3886" w:rsidRDefault="00EA3886" w:rsidP="00EA3886">
      <w:pPr>
        <w:pStyle w:val="Rubric"/>
      </w:pPr>
      <w:r w:rsidRPr="00EA3886">
        <w:t>4</w:t>
      </w:r>
      <w:r w:rsidR="00A80078">
        <w:tab/>
      </w:r>
      <w:r w:rsidR="00F213DB" w:rsidRPr="007B723F">
        <w:rPr>
          <w:b w:val="0"/>
          <w:bCs w:val="0"/>
          <w:noProof/>
          <w:lang w:eastAsia="en-GB"/>
        </w:rPr>
        <w:drawing>
          <wp:inline distT="0" distB="0" distL="0" distR="0" wp14:anchorId="19939D46" wp14:editId="4F0533C3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13DB">
        <w:tab/>
      </w:r>
      <w:r w:rsidRPr="00EA3886">
        <w:t xml:space="preserve">Listen again and complete the sentences with 1–3 words and/or numbers </w:t>
      </w:r>
      <w:r w:rsidR="0096273E">
        <w:t>on</w:t>
      </w:r>
      <w:r w:rsidR="0096273E" w:rsidRPr="00EA3886">
        <w:t xml:space="preserve"> </w:t>
      </w:r>
      <w:r w:rsidRPr="00EA3886">
        <w:t xml:space="preserve">each </w:t>
      </w:r>
      <w:r w:rsidR="0096273E">
        <w:t>line</w:t>
      </w:r>
      <w:r w:rsidRPr="00EA3886">
        <w:t>.  </w:t>
      </w:r>
      <w:r w:rsidRPr="00EA3886">
        <w:br/>
        <w:t>Use words you hear.  </w:t>
      </w:r>
    </w:p>
    <w:p w14:paraId="083F0576" w14:textId="173EC2CB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Lizzie says that her </w:t>
      </w:r>
      <w:r w:rsidR="0096273E">
        <w:rPr>
          <w:lang w:eastAsia="en-GB"/>
        </w:rPr>
        <w:t>math</w:t>
      </w:r>
      <w:r w:rsidR="0096273E" w:rsidRPr="00EA3886">
        <w:rPr>
          <w:lang w:eastAsia="en-GB"/>
        </w:rPr>
        <w:t xml:space="preserve"> </w:t>
      </w:r>
      <w:r w:rsidRPr="00EA3886">
        <w:rPr>
          <w:lang w:eastAsia="en-GB"/>
        </w:rPr>
        <w:t xml:space="preserve">homework is </w:t>
      </w:r>
      <w:r w:rsidRPr="00DF36D1">
        <w:rPr>
          <w:i/>
          <w:iCs/>
          <w:color w:val="404040"/>
          <w:u w:val="single"/>
          <w:lang w:eastAsia="en-GB"/>
        </w:rPr>
        <w:t>difficult</w:t>
      </w:r>
      <w:r w:rsidRPr="00EA3886">
        <w:rPr>
          <w:lang w:eastAsia="en-GB"/>
        </w:rPr>
        <w:t>.</w:t>
      </w:r>
      <w:r w:rsidRPr="00EA3886">
        <w:rPr>
          <w:lang w:val="en-US" w:eastAsia="en-GB"/>
        </w:rPr>
        <w:t> </w:t>
      </w:r>
    </w:p>
    <w:p w14:paraId="74C12E3F" w14:textId="6C5B4B30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When Paul says he is going to the shopping mall, Lizzie asks if she</w:t>
      </w:r>
      <w:r w:rsidR="008501ED">
        <w:rPr>
          <w:lang w:eastAsia="en-GB"/>
        </w:rPr>
        <w:t xml:space="preserve"> </w:t>
      </w:r>
      <w:r w:rsidRPr="00EA3886">
        <w:rPr>
          <w:lang w:eastAsia="en-GB"/>
        </w:rPr>
        <w:t>_____________________.</w:t>
      </w:r>
      <w:r w:rsidRPr="00EA3886">
        <w:rPr>
          <w:lang w:val="en-US" w:eastAsia="en-GB"/>
        </w:rPr>
        <w:t> </w:t>
      </w:r>
    </w:p>
    <w:p w14:paraId="3218286E" w14:textId="77777777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He says he’s meeting his grandmother ___________________________ o’clock.</w:t>
      </w:r>
      <w:r w:rsidRPr="00EA3886">
        <w:rPr>
          <w:lang w:val="en-US" w:eastAsia="en-GB"/>
        </w:rPr>
        <w:t> </w:t>
      </w:r>
    </w:p>
    <w:p w14:paraId="63D3D0C3" w14:textId="056068C7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He’s going to take her to a</w:t>
      </w:r>
      <w:r w:rsidR="008501ED">
        <w:rPr>
          <w:lang w:eastAsia="en-GB"/>
        </w:rPr>
        <w:t xml:space="preserve"> </w:t>
      </w:r>
      <w:r w:rsidRPr="00EA3886">
        <w:rPr>
          <w:lang w:eastAsia="en-GB"/>
        </w:rPr>
        <w:t>_________________________.</w:t>
      </w:r>
      <w:r w:rsidRPr="00EA3886">
        <w:rPr>
          <w:lang w:val="en-US" w:eastAsia="en-GB"/>
        </w:rPr>
        <w:t> </w:t>
      </w:r>
    </w:p>
    <w:p w14:paraId="4FFCA9A6" w14:textId="5EA042FA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Lizzie suggests meeting at a café at</w:t>
      </w:r>
      <w:r w:rsidR="00CA7843">
        <w:rPr>
          <w:lang w:eastAsia="en-GB"/>
        </w:rPr>
        <w:t xml:space="preserve"> </w:t>
      </w:r>
      <w:r w:rsidRPr="00EA3886">
        <w:rPr>
          <w:lang w:eastAsia="en-GB"/>
        </w:rPr>
        <w:t>__________________________.</w:t>
      </w:r>
      <w:r w:rsidRPr="00EA3886">
        <w:rPr>
          <w:lang w:val="en-US" w:eastAsia="en-GB"/>
        </w:rPr>
        <w:t> </w:t>
      </w:r>
    </w:p>
    <w:p w14:paraId="2B0512DB" w14:textId="5DC3AECD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Paul says that tennis _____________________________ </w:t>
      </w:r>
      <w:r w:rsidR="0096273E">
        <w:rPr>
          <w:lang w:eastAsia="en-GB"/>
        </w:rPr>
        <w:t>soccer</w:t>
      </w:r>
      <w:r w:rsidRPr="00EA3886">
        <w:rPr>
          <w:lang w:eastAsia="en-GB"/>
        </w:rPr>
        <w:t>.</w:t>
      </w:r>
      <w:r w:rsidRPr="00EA3886">
        <w:rPr>
          <w:lang w:val="en-US" w:eastAsia="en-GB"/>
        </w:rPr>
        <w:t> </w:t>
      </w:r>
    </w:p>
    <w:p w14:paraId="7CB13552" w14:textId="453662DC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Paul says that the burger will give him a</w:t>
      </w:r>
      <w:r w:rsidR="008501ED">
        <w:rPr>
          <w:lang w:eastAsia="en-GB"/>
        </w:rPr>
        <w:t xml:space="preserve"> </w:t>
      </w:r>
      <w:r w:rsidRPr="00EA3886">
        <w:rPr>
          <w:lang w:eastAsia="en-GB"/>
        </w:rPr>
        <w:t>__________________________.</w:t>
      </w:r>
      <w:r w:rsidRPr="00EA3886">
        <w:rPr>
          <w:lang w:val="en-US" w:eastAsia="en-GB"/>
        </w:rPr>
        <w:t> </w:t>
      </w:r>
    </w:p>
    <w:p w14:paraId="35577BDB" w14:textId="527B7D4B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>Paul says that the best part of the day for him is the _____________________.</w:t>
      </w:r>
      <w:r w:rsidRPr="00EA3886">
        <w:rPr>
          <w:lang w:val="en-US" w:eastAsia="en-GB"/>
        </w:rPr>
        <w:t> </w:t>
      </w:r>
    </w:p>
    <w:p w14:paraId="78375E24" w14:textId="66828B3F" w:rsidR="00EA3886" w:rsidRPr="00EA3886" w:rsidRDefault="00EA3886" w:rsidP="0054744C">
      <w:pPr>
        <w:pStyle w:val="questions"/>
        <w:numPr>
          <w:ilvl w:val="0"/>
          <w:numId w:val="4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eastAsia="en-GB"/>
        </w:rPr>
        <w:t xml:space="preserve">Paul </w:t>
      </w:r>
      <w:proofErr w:type="gramStart"/>
      <w:r w:rsidRPr="00EA3886">
        <w:rPr>
          <w:lang w:eastAsia="en-GB"/>
        </w:rPr>
        <w:t>has to</w:t>
      </w:r>
      <w:proofErr w:type="gramEnd"/>
      <w:r w:rsidRPr="00EA3886">
        <w:rPr>
          <w:lang w:eastAsia="en-GB"/>
        </w:rPr>
        <w:t xml:space="preserve"> do his </w:t>
      </w:r>
      <w:r w:rsidR="0096273E">
        <w:rPr>
          <w:lang w:eastAsia="en-GB"/>
        </w:rPr>
        <w:t>m</w:t>
      </w:r>
      <w:r w:rsidR="0096273E" w:rsidRPr="00EA3886">
        <w:rPr>
          <w:lang w:eastAsia="en-GB"/>
        </w:rPr>
        <w:t xml:space="preserve">ath </w:t>
      </w:r>
      <w:r w:rsidRPr="00EA3886">
        <w:rPr>
          <w:lang w:eastAsia="en-GB"/>
        </w:rPr>
        <w:t>homework _____________________________________.</w:t>
      </w:r>
      <w:r w:rsidRPr="00EA3886">
        <w:rPr>
          <w:lang w:val="en-US" w:eastAsia="en-GB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EA3886" w14:paraId="5CDB59CE" w14:textId="77777777" w:rsidTr="00C0405D">
        <w:tc>
          <w:tcPr>
            <w:tcW w:w="425" w:type="dxa"/>
          </w:tcPr>
          <w:p w14:paraId="7F238642" w14:textId="77777777" w:rsidR="00EA3886" w:rsidRDefault="00EA3886" w:rsidP="00C0405D">
            <w:pPr>
              <w:pStyle w:val="textbox"/>
              <w:jc w:val="right"/>
            </w:pPr>
            <w:r w:rsidRPr="00EA3886">
              <w:rPr>
                <w:rFonts w:ascii="Arial" w:hAnsi="Arial" w:cs="Arial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10E2837F" w14:textId="77777777" w:rsidR="00EA3886" w:rsidRPr="00A96F8A" w:rsidRDefault="00C247A8" w:rsidP="00F213DB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6611164A" w14:textId="77777777" w:rsidR="00C247A8" w:rsidRDefault="00C247A8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lang w:eastAsia="en-GB"/>
        </w:rPr>
      </w:pPr>
      <w:r>
        <w:rPr>
          <w:lang w:eastAsia="en-GB"/>
        </w:rPr>
        <w:br w:type="page"/>
      </w:r>
    </w:p>
    <w:p w14:paraId="389108A6" w14:textId="77777777" w:rsidR="00EA3886" w:rsidRPr="00C247A8" w:rsidRDefault="00EA3886" w:rsidP="00C247A8">
      <w:pPr>
        <w:pStyle w:val="Header2"/>
      </w:pPr>
      <w:r w:rsidRPr="00C247A8">
        <w:lastRenderedPageBreak/>
        <w:t>WRITING </w:t>
      </w:r>
    </w:p>
    <w:p w14:paraId="2F059422" w14:textId="6EA2049F" w:rsidR="00EA3886" w:rsidRPr="00C247A8" w:rsidRDefault="00EA3886" w:rsidP="00C247A8">
      <w:pPr>
        <w:pStyle w:val="Rubric"/>
      </w:pPr>
      <w:r w:rsidRPr="00C247A8">
        <w:t>5</w:t>
      </w:r>
      <w:r w:rsidR="00AC0535">
        <w:tab/>
      </w:r>
      <w:r w:rsidRPr="00C247A8">
        <w:t xml:space="preserve">Write an email (about 60–80 words), telling a friend about your hometown. </w:t>
      </w:r>
      <w:r w:rsidR="00AC0535">
        <w:br/>
      </w:r>
      <w:r w:rsidRPr="00C247A8">
        <w:t>Use the ideas below to help you. </w:t>
      </w:r>
    </w:p>
    <w:p w14:paraId="0410AF4D" w14:textId="2A512E9D" w:rsidR="00EA3886" w:rsidRPr="00EA3886" w:rsidRDefault="00DF36D1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lang w:eastAsia="en-GB"/>
        </w:rPr>
        <w:tab/>
      </w:r>
      <w:r w:rsidR="00EA3886" w:rsidRPr="00EA3886">
        <w:rPr>
          <w:lang w:eastAsia="en-GB"/>
        </w:rPr>
        <w:t>Write about …</w:t>
      </w:r>
      <w:r w:rsidR="00EA3886" w:rsidRPr="00EA3886">
        <w:rPr>
          <w:lang w:val="en-US" w:eastAsia="en-GB"/>
        </w:rPr>
        <w:t> </w:t>
      </w:r>
    </w:p>
    <w:p w14:paraId="0F21D360" w14:textId="77777777" w:rsidR="00C247A8" w:rsidRDefault="00C247A8" w:rsidP="0054744C">
      <w:pPr>
        <w:pStyle w:val="ListParagraph"/>
        <w:numPr>
          <w:ilvl w:val="0"/>
          <w:numId w:val="5"/>
        </w:numPr>
        <w:rPr>
          <w:lang w:eastAsia="en-GB"/>
        </w:rPr>
        <w:sectPr w:rsidR="00C247A8" w:rsidSect="00EA3886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FB6B868" w14:textId="77777777" w:rsidR="00EA3886" w:rsidRPr="00C247A8" w:rsidRDefault="00EA3886" w:rsidP="00DF36D1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lang w:val="en-US" w:eastAsia="en-GB"/>
        </w:rPr>
      </w:pPr>
      <w:proofErr w:type="spellStart"/>
      <w:r w:rsidRPr="00EA3886">
        <w:rPr>
          <w:lang w:eastAsia="en-GB"/>
        </w:rPr>
        <w:t>where</w:t>
      </w:r>
      <w:proofErr w:type="spellEnd"/>
      <w:r w:rsidRPr="00EA3886">
        <w:rPr>
          <w:lang w:eastAsia="en-GB"/>
        </w:rPr>
        <w:t xml:space="preserve"> it </w:t>
      </w:r>
      <w:proofErr w:type="spellStart"/>
      <w:r w:rsidRPr="00EA3886">
        <w:rPr>
          <w:lang w:eastAsia="en-GB"/>
        </w:rPr>
        <w:t>is</w:t>
      </w:r>
      <w:proofErr w:type="spellEnd"/>
      <w:r w:rsidRPr="00EA3886">
        <w:rPr>
          <w:lang w:eastAsia="en-GB"/>
        </w:rPr>
        <w:t>. </w:t>
      </w:r>
      <w:r w:rsidRPr="00C247A8">
        <w:rPr>
          <w:lang w:val="en-US" w:eastAsia="en-GB"/>
        </w:rPr>
        <w:t> </w:t>
      </w:r>
    </w:p>
    <w:p w14:paraId="3FCD3FE7" w14:textId="77777777" w:rsidR="00EA3886" w:rsidRPr="00C247A8" w:rsidRDefault="00C247A8" w:rsidP="00DF36D1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lang w:val="en-US" w:eastAsia="en-GB"/>
        </w:rPr>
      </w:pPr>
      <w:r w:rsidRPr="00611261">
        <w:rPr>
          <w:lang w:val="en-US" w:eastAsia="en-GB"/>
        </w:rPr>
        <w:t>t</w:t>
      </w:r>
      <w:r w:rsidR="00EA3886" w:rsidRPr="00611261">
        <w:rPr>
          <w:lang w:val="en-US" w:eastAsia="en-GB"/>
        </w:rPr>
        <w:t>he area where your home is situated.</w:t>
      </w:r>
      <w:r w:rsidR="00EA3886" w:rsidRPr="00C247A8">
        <w:rPr>
          <w:lang w:val="en-US" w:eastAsia="en-GB"/>
        </w:rPr>
        <w:t> </w:t>
      </w:r>
    </w:p>
    <w:p w14:paraId="40195DC1" w14:textId="77777777" w:rsidR="00EA3886" w:rsidRPr="00C247A8" w:rsidRDefault="00EA3886" w:rsidP="00DF36D1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lang w:val="en-US" w:eastAsia="en-GB"/>
        </w:rPr>
      </w:pPr>
      <w:r w:rsidRPr="00611261">
        <w:rPr>
          <w:lang w:val="en-US" w:eastAsia="en-GB"/>
        </w:rPr>
        <w:t>what you can see or do there. </w:t>
      </w:r>
      <w:r w:rsidRPr="00C247A8">
        <w:rPr>
          <w:lang w:val="en-US" w:eastAsia="en-GB"/>
        </w:rPr>
        <w:t> </w:t>
      </w:r>
    </w:p>
    <w:p w14:paraId="282E90FA" w14:textId="73A6EC6C" w:rsidR="00C247A8" w:rsidRPr="00611261" w:rsidRDefault="00EA3886" w:rsidP="00DF36D1">
      <w:pPr>
        <w:pStyle w:val="ListParagraph"/>
        <w:numPr>
          <w:ilvl w:val="0"/>
          <w:numId w:val="9"/>
        </w:numPr>
        <w:spacing w:line="360" w:lineRule="auto"/>
        <w:rPr>
          <w:lang w:val="en-US" w:eastAsia="en-GB"/>
        </w:rPr>
        <w:sectPr w:rsidR="00C247A8" w:rsidRPr="00611261" w:rsidSect="00C247A8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 w:rsidRPr="00611261">
        <w:rPr>
          <w:lang w:val="en-US" w:eastAsia="en-GB"/>
        </w:rPr>
        <w:t xml:space="preserve">the </w:t>
      </w:r>
      <w:r w:rsidR="00C247A8" w:rsidRPr="00611261">
        <w:rPr>
          <w:lang w:val="en-US" w:eastAsia="en-GB"/>
        </w:rPr>
        <w:t>best and worst things about it</w:t>
      </w:r>
      <w:r w:rsidR="00AB1822">
        <w:rPr>
          <w:lang w:val="en-US" w:eastAsia="en-GB"/>
        </w:rPr>
        <w:t>.</w:t>
      </w:r>
    </w:p>
    <w:p w14:paraId="1D7C94D3" w14:textId="77777777" w:rsidR="00EA3886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EA3886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EA3886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4F661980" w14:textId="77777777" w:rsidR="00C247A8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C247A8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C247A8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1AED1BD8" w14:textId="77777777" w:rsidR="00C247A8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C247A8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C247A8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1551E6DE" w14:textId="77777777" w:rsidR="00C247A8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C247A8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C247A8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02128B60" w14:textId="77777777" w:rsidR="00C247A8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C247A8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C247A8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p w14:paraId="1C79823F" w14:textId="77777777" w:rsidR="00C247A8" w:rsidRPr="00EA3886" w:rsidRDefault="00A80078" w:rsidP="00C247A8">
      <w:pPr>
        <w:rPr>
          <w:rFonts w:ascii="Times New Roman" w:hAnsi="Times New Roman"/>
          <w:sz w:val="24"/>
          <w:lang w:val="en-US" w:eastAsia="en-GB"/>
        </w:rPr>
      </w:pPr>
      <w:r>
        <w:rPr>
          <w:rFonts w:ascii="Arial" w:hAnsi="Arial" w:cs="Arial"/>
          <w:color w:val="000000"/>
          <w:sz w:val="21"/>
          <w:szCs w:val="21"/>
          <w:lang w:val="en-US" w:eastAsia="en-GB"/>
        </w:rPr>
        <w:tab/>
      </w:r>
      <w:r w:rsidR="00C247A8" w:rsidRPr="00C247A8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____________________________________________</w:t>
      </w:r>
      <w:r w:rsidR="00C247A8" w:rsidRPr="00EA3886">
        <w:rPr>
          <w:rFonts w:ascii="Arial" w:hAnsi="Arial" w:cs="Arial"/>
          <w:color w:val="000000"/>
          <w:sz w:val="21"/>
          <w:szCs w:val="21"/>
          <w:lang w:val="en-US" w:eastAsia="en-GB"/>
        </w:rPr>
        <w:t>_________________________________________</w:t>
      </w:r>
      <w:r w:rsidR="00C247A8" w:rsidRPr="00EA3886">
        <w:rPr>
          <w:rFonts w:ascii="Arial" w:hAnsi="Arial" w:cs="Arial"/>
          <w:sz w:val="21"/>
          <w:szCs w:val="21"/>
          <w:lang w:val="en-US" w:eastAsia="en-GB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C247A8" w14:paraId="6CD80B06" w14:textId="77777777" w:rsidTr="00C0405D">
        <w:tc>
          <w:tcPr>
            <w:tcW w:w="425" w:type="dxa"/>
          </w:tcPr>
          <w:p w14:paraId="7C867058" w14:textId="77777777" w:rsidR="00C247A8" w:rsidRDefault="00EA3886" w:rsidP="00C0405D">
            <w:pPr>
              <w:pStyle w:val="textbox"/>
              <w:jc w:val="right"/>
            </w:pPr>
            <w:r w:rsidRPr="00EA3886">
              <w:rPr>
                <w:rFonts w:ascii="Arial" w:hAnsi="Arial" w:cs="Arial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4C90DF6C" w14:textId="77777777" w:rsidR="00C247A8" w:rsidRPr="00A96F8A" w:rsidRDefault="00C247A8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372BC863" w14:textId="77777777" w:rsidR="00EA3886" w:rsidRPr="00C247A8" w:rsidRDefault="00EA3886" w:rsidP="00C247A8">
      <w:pPr>
        <w:pStyle w:val="Header2"/>
      </w:pPr>
      <w:r w:rsidRPr="00C247A8">
        <w:t>SPEAKING </w:t>
      </w:r>
    </w:p>
    <w:p w14:paraId="25B34453" w14:textId="5BFE4C40" w:rsidR="00EA3886" w:rsidRPr="00C247A8" w:rsidRDefault="00EA3886" w:rsidP="00C247A8">
      <w:pPr>
        <w:pStyle w:val="Rubric"/>
      </w:pPr>
      <w:r w:rsidRPr="00C247A8">
        <w:t>6</w:t>
      </w:r>
      <w:r w:rsidR="00A80078">
        <w:tab/>
      </w:r>
      <w:r w:rsidRPr="00C247A8">
        <w:t xml:space="preserve">Complete the phrases below in pairs. Then write a short dialogue using the phrases and </w:t>
      </w:r>
      <w:r w:rsidR="00177697" w:rsidRPr="00C247A8">
        <w:t>practi</w:t>
      </w:r>
      <w:r w:rsidR="00177697">
        <w:t>c</w:t>
      </w:r>
      <w:r w:rsidR="00177697" w:rsidRPr="00C247A8">
        <w:t xml:space="preserve">e </w:t>
      </w:r>
      <w:r w:rsidRPr="00C247A8">
        <w:t>it in pairs. Imagine you are going to arrange to meet somewhere in your town.  </w:t>
      </w:r>
    </w:p>
    <w:p w14:paraId="6950ED21" w14:textId="45C00A64" w:rsidR="00EA3886" w:rsidRPr="00EA3886" w:rsidRDefault="00EA3886" w:rsidP="0054744C">
      <w:pPr>
        <w:pStyle w:val="questions"/>
        <w:numPr>
          <w:ilvl w:val="0"/>
          <w:numId w:val="6"/>
        </w:numPr>
        <w:ind w:left="284" w:hanging="284"/>
        <w:rPr>
          <w:rFonts w:ascii="Times New Roman" w:hAnsi="Times New Roman"/>
          <w:sz w:val="24"/>
          <w:lang w:val="en-US" w:eastAsia="en-GB"/>
        </w:rPr>
      </w:pPr>
      <w:r w:rsidRPr="00EA3886">
        <w:rPr>
          <w:lang w:val="en-US" w:eastAsia="en-GB"/>
        </w:rPr>
        <w:t>Would you _________________________ to go? </w:t>
      </w:r>
    </w:p>
    <w:p w14:paraId="60A6080B" w14:textId="77777777" w:rsidR="00EA3886" w:rsidRPr="00EA3886" w:rsidRDefault="00EA3886" w:rsidP="0054744C">
      <w:pPr>
        <w:pStyle w:val="questions"/>
        <w:numPr>
          <w:ilvl w:val="0"/>
          <w:numId w:val="6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val="en-US" w:eastAsia="en-GB"/>
        </w:rPr>
        <w:t>That would ________________ great. </w:t>
      </w:r>
    </w:p>
    <w:p w14:paraId="5C8F6DE7" w14:textId="77777777" w:rsidR="00EA3886" w:rsidRPr="00EA3886" w:rsidRDefault="00EA3886" w:rsidP="0054744C">
      <w:pPr>
        <w:pStyle w:val="questions"/>
        <w:numPr>
          <w:ilvl w:val="0"/>
          <w:numId w:val="6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val="en-US" w:eastAsia="en-GB"/>
        </w:rPr>
        <w:t>I’d ____________________ to.       </w:t>
      </w:r>
    </w:p>
    <w:p w14:paraId="057823F1" w14:textId="3924EA65" w:rsidR="00EA3886" w:rsidRPr="00EA3886" w:rsidRDefault="00EA3886" w:rsidP="0054744C">
      <w:pPr>
        <w:pStyle w:val="questions"/>
        <w:numPr>
          <w:ilvl w:val="0"/>
          <w:numId w:val="6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val="en-US" w:eastAsia="en-GB"/>
        </w:rPr>
        <w:t>I’m ___________________________.  </w:t>
      </w:r>
    </w:p>
    <w:p w14:paraId="6D07930A" w14:textId="77777777" w:rsidR="00C247A8" w:rsidRPr="00C247A8" w:rsidRDefault="00EA3886" w:rsidP="0054744C">
      <w:pPr>
        <w:pStyle w:val="questions"/>
        <w:numPr>
          <w:ilvl w:val="0"/>
          <w:numId w:val="6"/>
        </w:numPr>
        <w:ind w:left="283" w:hanging="283"/>
        <w:rPr>
          <w:rFonts w:ascii="Times New Roman" w:hAnsi="Times New Roman"/>
          <w:sz w:val="24"/>
          <w:lang w:val="en-US" w:eastAsia="en-GB"/>
        </w:rPr>
      </w:pPr>
      <w:r w:rsidRPr="00EA3886">
        <w:rPr>
          <w:lang w:val="en-US" w:eastAsia="en-GB"/>
        </w:rPr>
        <w:t xml:space="preserve">I’m ________________________ </w:t>
      </w:r>
      <w:proofErr w:type="spellStart"/>
      <w:r w:rsidRPr="00EA3886">
        <w:rPr>
          <w:lang w:val="en-US" w:eastAsia="en-GB"/>
        </w:rPr>
        <w:t>I’m</w:t>
      </w:r>
      <w:proofErr w:type="spellEnd"/>
      <w:r w:rsidRPr="00EA3886">
        <w:rPr>
          <w:lang w:val="en-US" w:eastAsia="en-GB"/>
        </w:rPr>
        <w:t xml:space="preserve"> busy. </w:t>
      </w:r>
    </w:p>
    <w:p w14:paraId="15231B8F" w14:textId="77777777" w:rsidR="00255DCD" w:rsidRPr="00255DCD" w:rsidRDefault="00255DCD" w:rsidP="00CC29FA">
      <w:pPr>
        <w:pStyle w:val="Rubric"/>
        <w:spacing w:before="240"/>
        <w:rPr>
          <w:sz w:val="2"/>
          <w:szCs w:val="2"/>
        </w:rPr>
      </w:pPr>
    </w:p>
    <w:p w14:paraId="56A0D334" w14:textId="736C19B5" w:rsidR="00EA3886" w:rsidRPr="00C247A8" w:rsidRDefault="00EA3886" w:rsidP="00CC29FA">
      <w:pPr>
        <w:pStyle w:val="Rubric"/>
        <w:spacing w:before="240"/>
      </w:pPr>
      <w:r w:rsidRPr="00C247A8">
        <w:t>7</w:t>
      </w:r>
      <w:r w:rsidR="00A80078">
        <w:tab/>
      </w:r>
      <w:r w:rsidRPr="00C247A8">
        <w:t xml:space="preserve">Work in pairs, A and B. Read your information and then have a conversation. </w:t>
      </w:r>
      <w:r w:rsidR="00AC0535">
        <w:br/>
      </w:r>
      <w:r w:rsidRPr="00C247A8">
        <w:t>Use the phrases in Exercise 6 to help you.   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2"/>
        <w:gridCol w:w="5025"/>
      </w:tblGrid>
      <w:tr w:rsidR="00EA3886" w:rsidRPr="00EA3886" w14:paraId="1437428C" w14:textId="77777777" w:rsidTr="00CC29FA">
        <w:trPr>
          <w:trHeight w:val="315"/>
        </w:trPr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D3535F" w14:textId="77777777" w:rsidR="00EA3886" w:rsidRPr="00EA3886" w:rsidRDefault="00EA3886" w:rsidP="00C247A8">
            <w:pPr>
              <w:pStyle w:val="Rubric"/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EA3886">
              <w:rPr>
                <w:lang w:val="en-US" w:eastAsia="en-GB"/>
              </w:rPr>
              <w:t>A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2496A" w14:textId="77777777" w:rsidR="00EA3886" w:rsidRPr="00EA3886" w:rsidRDefault="00EA3886" w:rsidP="00C247A8">
            <w:pPr>
              <w:pStyle w:val="Rubric"/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EA3886">
              <w:rPr>
                <w:lang w:val="en-US" w:eastAsia="en-GB"/>
              </w:rPr>
              <w:t>B</w:t>
            </w:r>
          </w:p>
        </w:tc>
      </w:tr>
      <w:tr w:rsidR="00EA3886" w:rsidRPr="00EA3886" w14:paraId="0160CD8E" w14:textId="77777777" w:rsidTr="00CC29FA">
        <w:trPr>
          <w:trHeight w:val="2625"/>
        </w:trPr>
        <w:tc>
          <w:tcPr>
            <w:tcW w:w="5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00C2F0" w14:textId="735B81AE" w:rsidR="00EA3886" w:rsidRPr="00EA3886" w:rsidRDefault="00C247A8" w:rsidP="00C247A8">
            <w:pPr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lang w:val="en-US" w:eastAsia="en-GB"/>
              </w:rPr>
              <w:t xml:space="preserve"> </w:t>
            </w:r>
            <w:r w:rsidR="00EA3886" w:rsidRPr="00EA3886">
              <w:rPr>
                <w:lang w:val="en-US" w:eastAsia="en-GB"/>
              </w:rPr>
              <w:t xml:space="preserve">You want to go to the </w:t>
            </w:r>
            <w:r w:rsidR="00177697">
              <w:rPr>
                <w:lang w:val="en-US" w:eastAsia="en-GB"/>
              </w:rPr>
              <w:t>movies</w:t>
            </w:r>
            <w:r w:rsidR="00177697" w:rsidRPr="00EA3886">
              <w:rPr>
                <w:lang w:val="en-US" w:eastAsia="en-GB"/>
              </w:rPr>
              <w:t xml:space="preserve"> </w:t>
            </w:r>
            <w:r w:rsidR="00EA3886" w:rsidRPr="00EA3886">
              <w:rPr>
                <w:lang w:val="en-US" w:eastAsia="en-GB"/>
              </w:rPr>
              <w:t>next week. </w:t>
            </w:r>
            <w:r w:rsidR="00EA3886" w:rsidRPr="00EA3886">
              <w:rPr>
                <w:lang w:eastAsia="en-GB"/>
              </w:rPr>
              <w:t> </w:t>
            </w:r>
          </w:p>
          <w:p w14:paraId="63432F00" w14:textId="77777777" w:rsidR="00EA3886" w:rsidRPr="00611261" w:rsidRDefault="00EA3886" w:rsidP="0054744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You are at school every day until 4 p</w:t>
            </w:r>
            <w:r w:rsidR="00177697">
              <w:rPr>
                <w:lang w:val="en-US" w:eastAsia="en-GB"/>
              </w:rPr>
              <w:t>.</w:t>
            </w:r>
            <w:r w:rsidRPr="00C247A8">
              <w:rPr>
                <w:lang w:val="en-US" w:eastAsia="en-GB"/>
              </w:rPr>
              <w:t>m.</w:t>
            </w:r>
            <w:r w:rsidRPr="00611261">
              <w:rPr>
                <w:lang w:val="en-US" w:eastAsia="en-GB"/>
              </w:rPr>
              <w:t> </w:t>
            </w:r>
          </w:p>
          <w:p w14:paraId="236F0D96" w14:textId="77777777" w:rsidR="00EA3886" w:rsidRPr="00611261" w:rsidRDefault="00EA3886" w:rsidP="0054744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You usually have a lot of homework on Mondays and Wednesdays.</w:t>
            </w:r>
            <w:r w:rsidRPr="00611261">
              <w:rPr>
                <w:lang w:val="en-US" w:eastAsia="en-GB"/>
              </w:rPr>
              <w:t> </w:t>
            </w:r>
          </w:p>
          <w:p w14:paraId="7668ED42" w14:textId="188AEADF" w:rsidR="00EA3886" w:rsidRPr="00611261" w:rsidRDefault="00177697" w:rsidP="0054744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>
              <w:rPr>
                <w:lang w:val="en-US" w:eastAsia="en-GB"/>
              </w:rPr>
              <w:t>Y</w:t>
            </w:r>
            <w:r w:rsidR="00EA3886" w:rsidRPr="00C247A8">
              <w:rPr>
                <w:lang w:val="en-US" w:eastAsia="en-GB"/>
              </w:rPr>
              <w:t xml:space="preserve">our brother’s birthday party </w:t>
            </w:r>
            <w:r>
              <w:rPr>
                <w:lang w:val="en-US" w:eastAsia="en-GB"/>
              </w:rPr>
              <w:t xml:space="preserve">is </w:t>
            </w:r>
            <w:r w:rsidR="00EA3886" w:rsidRPr="00C247A8">
              <w:rPr>
                <w:lang w:val="en-US" w:eastAsia="en-GB"/>
              </w:rPr>
              <w:t>on Tuesday evening.</w:t>
            </w:r>
            <w:r w:rsidR="00EA3886" w:rsidRPr="00611261">
              <w:rPr>
                <w:lang w:val="en-US" w:eastAsia="en-GB"/>
              </w:rPr>
              <w:t> </w:t>
            </w:r>
          </w:p>
          <w:p w14:paraId="3262FEE7" w14:textId="77777777" w:rsidR="00EA3886" w:rsidRPr="00611261" w:rsidRDefault="00EA3886" w:rsidP="0054744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You’re playing tennis on Friday evening.</w:t>
            </w:r>
            <w:r w:rsidRPr="00611261">
              <w:rPr>
                <w:lang w:val="en-US" w:eastAsia="en-GB"/>
              </w:rPr>
              <w:t> </w:t>
            </w:r>
          </w:p>
          <w:p w14:paraId="1AD9BC90" w14:textId="77777777" w:rsidR="00EA3886" w:rsidRPr="00611261" w:rsidRDefault="00EA3886" w:rsidP="0054744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A friend is coming to your house on Saturday, so you can’t go out.</w:t>
            </w:r>
            <w:r w:rsidRPr="00611261">
              <w:rPr>
                <w:lang w:val="en-US" w:eastAsia="en-GB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38F38" w14:textId="24612DD4" w:rsidR="00EA3886" w:rsidRPr="00EA3886" w:rsidRDefault="00C247A8" w:rsidP="00C247A8">
            <w:pPr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lang w:val="en-US" w:eastAsia="en-GB"/>
              </w:rPr>
              <w:t xml:space="preserve"> </w:t>
            </w:r>
            <w:r w:rsidR="00EA3886" w:rsidRPr="00EA3886">
              <w:rPr>
                <w:lang w:val="en-US" w:eastAsia="en-GB"/>
              </w:rPr>
              <w:t xml:space="preserve">You want to go to the </w:t>
            </w:r>
            <w:r w:rsidR="00177697">
              <w:rPr>
                <w:lang w:val="en-US" w:eastAsia="en-GB"/>
              </w:rPr>
              <w:t>movies</w:t>
            </w:r>
            <w:r w:rsidR="00177697" w:rsidRPr="00EA3886">
              <w:rPr>
                <w:lang w:val="en-US" w:eastAsia="en-GB"/>
              </w:rPr>
              <w:t xml:space="preserve"> </w:t>
            </w:r>
            <w:r w:rsidR="00EA3886" w:rsidRPr="00EA3886">
              <w:rPr>
                <w:lang w:val="en-US" w:eastAsia="en-GB"/>
              </w:rPr>
              <w:t>next week. </w:t>
            </w:r>
            <w:r w:rsidR="00EA3886" w:rsidRPr="00EA3886">
              <w:rPr>
                <w:lang w:eastAsia="en-GB"/>
              </w:rPr>
              <w:t> </w:t>
            </w:r>
          </w:p>
          <w:p w14:paraId="253A25F2" w14:textId="77777777" w:rsidR="00EA3886" w:rsidRPr="00611261" w:rsidRDefault="00EA3886" w:rsidP="00547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You are at school every day until 4 p</w:t>
            </w:r>
            <w:r w:rsidR="00177697">
              <w:rPr>
                <w:lang w:val="en-US" w:eastAsia="en-GB"/>
              </w:rPr>
              <w:t>.</w:t>
            </w:r>
            <w:r w:rsidRPr="00C247A8">
              <w:rPr>
                <w:lang w:val="en-US" w:eastAsia="en-GB"/>
              </w:rPr>
              <w:t>m.</w:t>
            </w:r>
            <w:r w:rsidRPr="00611261">
              <w:rPr>
                <w:lang w:val="en-US" w:eastAsia="en-GB"/>
              </w:rPr>
              <w:t> </w:t>
            </w:r>
          </w:p>
          <w:p w14:paraId="42CE7D25" w14:textId="77777777" w:rsidR="00EA3886" w:rsidRPr="00611261" w:rsidRDefault="00EA3886" w:rsidP="00547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>You usually have a lot of homework on Tuesdays and Wednesdays.</w:t>
            </w:r>
            <w:r w:rsidRPr="00611261">
              <w:rPr>
                <w:lang w:val="en-US" w:eastAsia="en-GB"/>
              </w:rPr>
              <w:t> </w:t>
            </w:r>
          </w:p>
          <w:p w14:paraId="06A3D22E" w14:textId="3F27D610" w:rsidR="00EA3886" w:rsidRPr="00611261" w:rsidRDefault="00EA3886" w:rsidP="00547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en-US" w:eastAsia="en-GB"/>
              </w:rPr>
            </w:pPr>
            <w:r w:rsidRPr="00C247A8">
              <w:rPr>
                <w:lang w:val="en-US" w:eastAsia="en-GB"/>
              </w:rPr>
              <w:t xml:space="preserve">You’re going to </w:t>
            </w:r>
            <w:r w:rsidR="00177697">
              <w:rPr>
                <w:lang w:val="en-US" w:eastAsia="en-GB"/>
              </w:rPr>
              <w:t xml:space="preserve">a concert </w:t>
            </w:r>
            <w:r w:rsidRPr="00C247A8">
              <w:rPr>
                <w:lang w:val="en-US" w:eastAsia="en-GB"/>
              </w:rPr>
              <w:t>on Friday.</w:t>
            </w:r>
            <w:r w:rsidRPr="00611261">
              <w:rPr>
                <w:lang w:val="en-US" w:eastAsia="en-GB"/>
              </w:rPr>
              <w:t> </w:t>
            </w:r>
          </w:p>
          <w:p w14:paraId="31C22DB9" w14:textId="0563B080" w:rsidR="00EA3886" w:rsidRPr="00EA3886" w:rsidRDefault="00EA3886" w:rsidP="00CC29F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eastAsia="en-GB"/>
              </w:rPr>
            </w:pPr>
            <w:r w:rsidRPr="00C247A8">
              <w:rPr>
                <w:lang w:val="en-US" w:eastAsia="en-GB"/>
              </w:rPr>
              <w:t xml:space="preserve">You’re going to your grandparents’ house </w:t>
            </w:r>
            <w:r w:rsidR="00177697">
              <w:rPr>
                <w:lang w:val="en-US" w:eastAsia="en-GB"/>
              </w:rPr>
              <w:t>on</w:t>
            </w:r>
            <w:r w:rsidR="00177697" w:rsidRPr="00C247A8">
              <w:rPr>
                <w:lang w:val="en-US" w:eastAsia="en-GB"/>
              </w:rPr>
              <w:t xml:space="preserve"> </w:t>
            </w:r>
            <w:r w:rsidRPr="00C247A8">
              <w:rPr>
                <w:lang w:val="en-US" w:eastAsia="en-GB"/>
              </w:rPr>
              <w:t>the weekend. You’re coming back on Sunday evening.</w:t>
            </w:r>
            <w:r w:rsidRPr="00611261">
              <w:rPr>
                <w:lang w:val="en-US" w:eastAsia="en-GB"/>
              </w:rPr>
              <w:t> </w:t>
            </w:r>
            <w:r w:rsidRPr="00EA3886">
              <w:rPr>
                <w:sz w:val="21"/>
                <w:szCs w:val="21"/>
                <w:lang w:eastAsia="en-GB"/>
              </w:rPr>
              <w:t> </w:t>
            </w:r>
          </w:p>
        </w:tc>
      </w:tr>
    </w:tbl>
    <w:p w14:paraId="4260DE4D" w14:textId="77777777" w:rsidR="00AC0535" w:rsidRDefault="00AC0535" w:rsidP="00AC0535">
      <w:pPr>
        <w:spacing w:before="0" w:after="0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C247A8" w14:paraId="750BC0D8" w14:textId="77777777" w:rsidTr="00AC0535">
        <w:tc>
          <w:tcPr>
            <w:tcW w:w="425" w:type="dxa"/>
          </w:tcPr>
          <w:p w14:paraId="79BA6EAA" w14:textId="77777777" w:rsidR="00C247A8" w:rsidRDefault="00EA3886" w:rsidP="00C0405D">
            <w:pPr>
              <w:pStyle w:val="textbox"/>
              <w:jc w:val="right"/>
            </w:pPr>
            <w:r w:rsidRPr="00EA3886">
              <w:rPr>
                <w:rFonts w:ascii="Arial" w:hAnsi="Arial" w:cs="Arial"/>
                <w:sz w:val="21"/>
                <w:szCs w:val="21"/>
                <w:lang w:val="en-US" w:eastAsia="en-GB"/>
              </w:rPr>
              <w:t> </w:t>
            </w:r>
          </w:p>
        </w:tc>
        <w:tc>
          <w:tcPr>
            <w:tcW w:w="439" w:type="dxa"/>
            <w:shd w:val="clear" w:color="auto" w:fill="000000" w:themeFill="text1"/>
          </w:tcPr>
          <w:p w14:paraId="003464CD" w14:textId="77777777" w:rsidR="00C247A8" w:rsidRPr="00A96F8A" w:rsidRDefault="00C247A8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5EF21D66" w14:textId="77777777" w:rsidR="00EA3886" w:rsidRPr="00255DCD" w:rsidRDefault="00EA3886" w:rsidP="00EA3886">
      <w:pPr>
        <w:rPr>
          <w:rFonts w:ascii="Times New Roman" w:hAnsi="Times New Roman"/>
          <w:sz w:val="13"/>
          <w:szCs w:val="13"/>
          <w:lang w:val="en-US" w:eastAsia="en-GB"/>
        </w:r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C247A8" w14:paraId="626466C7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095EAEBF" w14:textId="77777777" w:rsidR="00C247A8" w:rsidRPr="00A96F8A" w:rsidRDefault="00C247A8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10627CF4" w14:textId="77777777" w:rsidR="00C247A8" w:rsidRPr="00A96F8A" w:rsidRDefault="00C247A8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2D604C85" w14:textId="77777777" w:rsidR="00C247A8" w:rsidRPr="00A96F8A" w:rsidRDefault="00C247A8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40C7BFAD" w14:textId="77777777" w:rsidR="00A96F8A" w:rsidRPr="00AF6E0C" w:rsidRDefault="00A96F8A" w:rsidP="00AF6E0C">
      <w:pPr>
        <w:rPr>
          <w:rFonts w:ascii="Times New Roman" w:hAnsi="Times New Roman"/>
          <w:sz w:val="2"/>
          <w:szCs w:val="2"/>
          <w:lang w:val="en-US" w:eastAsia="en-GB"/>
        </w:rPr>
      </w:pPr>
    </w:p>
    <w:sectPr w:rsidR="00A96F8A" w:rsidRPr="00AF6E0C" w:rsidSect="00EA3886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0A83A" w14:textId="77777777" w:rsidR="004C6B35" w:rsidRDefault="004C6B35" w:rsidP="007D4E1E">
      <w:r>
        <w:separator/>
      </w:r>
    </w:p>
  </w:endnote>
  <w:endnote w:type="continuationSeparator" w:id="0">
    <w:p w14:paraId="6F35EEC7" w14:textId="77777777" w:rsidR="004C6B35" w:rsidRDefault="004C6B35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48E1" w14:textId="3D5C0587" w:rsidR="002138CC" w:rsidRPr="009C3AE4" w:rsidRDefault="004C6B35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75286370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611261" w:rsidRPr="00DF36D1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DF36D1">
      <w:rPr>
        <w:b/>
        <w:bCs/>
        <w:i/>
        <w:iCs/>
      </w:rPr>
      <w:t xml:space="preserve"> 2</w:t>
    </w:r>
    <w:r w:rsidR="002138CC" w:rsidRPr="00DF36D1">
      <w:rPr>
        <w:b/>
        <w:bCs/>
        <w:i/>
        <w:iCs/>
        <w:vertAlign w:val="superscript"/>
      </w:rPr>
      <w:t>nd</w:t>
    </w:r>
    <w:r w:rsidR="002138CC" w:rsidRPr="00DF36D1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-290988315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153932258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A3886">
          <w:t>Skills Test 10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EB5B5D">
      <w:rPr>
        <w:rStyle w:val="TitleChar"/>
        <w:sz w:val="20"/>
        <w:szCs w:val="20"/>
      </w:rPr>
      <w:t>2022</w:t>
    </w:r>
    <w:proofErr w:type="gramEnd"/>
    <w:r w:rsidR="003042A4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3042A4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BA8A" w14:textId="77777777" w:rsidR="004C6B35" w:rsidRDefault="004C6B35" w:rsidP="007D4E1E">
      <w:r>
        <w:separator/>
      </w:r>
    </w:p>
  </w:footnote>
  <w:footnote w:type="continuationSeparator" w:id="0">
    <w:p w14:paraId="4A611E2F" w14:textId="77777777" w:rsidR="004C6B35" w:rsidRDefault="004C6B35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DE01" w14:textId="3EF32456" w:rsidR="002138CC" w:rsidRDefault="00145569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10C5D069" wp14:editId="14AA73AA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B60BE6" w14:textId="2F6A7F59" w:rsidR="00AC0535" w:rsidRPr="00287928" w:rsidRDefault="004C6B35" w:rsidP="00AC0535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AC0535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C5D0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O8pMO1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0CB60BE6" w14:textId="2F6A7F59" w:rsidR="00AC0535" w:rsidRPr="00287928" w:rsidRDefault="00510037" w:rsidP="00AC0535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AC0535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8DDE4FF" wp14:editId="6A240EE8">
              <wp:simplePos x="0" y="0"/>
              <wp:positionH relativeFrom="column">
                <wp:posOffset>5430520</wp:posOffset>
              </wp:positionH>
              <wp:positionV relativeFrom="paragraph">
                <wp:posOffset>234950</wp:posOffset>
              </wp:positionV>
              <wp:extent cx="1595120" cy="452120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27395238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0C6EBE40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DDE4FF" id="Text Box 4" o:spid="_x0000_s1027" type="#_x0000_t202" style="position:absolute;margin-left:427.6pt;margin-top:18.5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27395238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0C6EBE40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690ADC96" wp14:editId="045CC56F">
              <wp:simplePos x="0" y="0"/>
              <wp:positionH relativeFrom="column">
                <wp:posOffset>2788920</wp:posOffset>
              </wp:positionH>
              <wp:positionV relativeFrom="paragraph">
                <wp:posOffset>260985</wp:posOffset>
              </wp:positionV>
              <wp:extent cx="1623695" cy="42418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70D5FF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0ADC96" id="Text Box 3" o:spid="_x0000_s1028" type="#_x0000_t202" style="position:absolute;margin-left:219.6pt;margin-top:20.5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" stroked="f">
              <v:path arrowok="t"/>
              <v:textbox>
                <w:txbxContent>
                  <w:p w14:paraId="0970D5FF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2D3D687" wp14:editId="760EDD0E">
              <wp:simplePos x="0" y="0"/>
              <wp:positionH relativeFrom="column">
                <wp:posOffset>2878455</wp:posOffset>
              </wp:positionH>
              <wp:positionV relativeFrom="page">
                <wp:posOffset>561975</wp:posOffset>
              </wp:positionV>
              <wp:extent cx="405638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05638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63524580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63D060F" w14:textId="77777777" w:rsidR="002138CC" w:rsidRPr="007B2585" w:rsidRDefault="00EA3886" w:rsidP="007B2585">
                              <w:pPr>
                                <w:pStyle w:val="Title"/>
                              </w:pPr>
                              <w:r>
                                <w:t>Skills Test 10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2D3D687" id="Text Box 2" o:spid="_x0000_s1029" type="#_x0000_t202" style="position:absolute;margin-left:226.65pt;margin-top:44.25pt;width:319.4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" stroked="f">
              <v:textbox style="mso-fit-shape-to-text:t">
                <w:txbxContent>
                  <w:sdt>
                    <w:sdtPr>
                      <w:alias w:val="Title"/>
                      <w:tag w:val=""/>
                      <w:id w:val="-163524580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63D060F" w14:textId="77777777" w:rsidR="002138CC" w:rsidRPr="007B2585" w:rsidRDefault="00EA3886" w:rsidP="007B2585">
                        <w:pPr>
                          <w:pStyle w:val="Title"/>
                        </w:pPr>
                        <w:r>
                          <w:t>Skills Test 10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2B10C0" wp14:editId="334368F5">
              <wp:simplePos x="0" y="0"/>
              <wp:positionH relativeFrom="column">
                <wp:posOffset>33655</wp:posOffset>
              </wp:positionH>
              <wp:positionV relativeFrom="paragraph">
                <wp:posOffset>1052830</wp:posOffset>
              </wp:positionV>
              <wp:extent cx="6794500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0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D1CF6F9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D2B10C0" id="_x0000_s1030" style="position:absolute;margin-left:2.65pt;margin-top:82.9pt;width:53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" fillcolor="window" strokeweight=".5pt">
              <v:path arrowok="t"/>
              <v:textbox>
                <w:txbxContent>
                  <w:p w14:paraId="6D1CF6F9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2A19"/>
    <w:multiLevelType w:val="hybridMultilevel"/>
    <w:tmpl w:val="6D56F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55392"/>
    <w:multiLevelType w:val="hybridMultilevel"/>
    <w:tmpl w:val="7D523C92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07152"/>
    <w:multiLevelType w:val="hybridMultilevel"/>
    <w:tmpl w:val="15A0E2B0"/>
    <w:lvl w:ilvl="0" w:tplc="7C262AE6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10A5E"/>
    <w:multiLevelType w:val="hybridMultilevel"/>
    <w:tmpl w:val="CB1A4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946F1"/>
    <w:multiLevelType w:val="hybridMultilevel"/>
    <w:tmpl w:val="316ED61C"/>
    <w:lvl w:ilvl="0" w:tplc="9EC2171C">
      <w:start w:val="1"/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E3B82"/>
    <w:multiLevelType w:val="hybridMultilevel"/>
    <w:tmpl w:val="8BE6941A"/>
    <w:lvl w:ilvl="0" w:tplc="3CAE5794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E1F87"/>
    <w:multiLevelType w:val="hybridMultilevel"/>
    <w:tmpl w:val="9476EBD6"/>
    <w:lvl w:ilvl="0" w:tplc="EF88E214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9604A"/>
    <w:multiLevelType w:val="hybridMultilevel"/>
    <w:tmpl w:val="A7AE2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9042A"/>
    <w:multiLevelType w:val="hybridMultilevel"/>
    <w:tmpl w:val="3EC6A868"/>
    <w:lvl w:ilvl="0" w:tplc="141A835A">
      <w:numFmt w:val="decimal"/>
      <w:lvlRestart w:val="0"/>
      <w:lvlText w:val="%1"/>
      <w:lvlJc w:val="left"/>
      <w:pPr>
        <w:ind w:left="720" w:hanging="363"/>
      </w:pPr>
      <w:rPr>
        <w:rFonts w:ascii="Helvetica" w:hAnsi="Helvetica" w:cs="Helvetica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886"/>
    <w:rsid w:val="000247D2"/>
    <w:rsid w:val="00053EB0"/>
    <w:rsid w:val="0006416F"/>
    <w:rsid w:val="00071F30"/>
    <w:rsid w:val="00074444"/>
    <w:rsid w:val="000919EB"/>
    <w:rsid w:val="00096650"/>
    <w:rsid w:val="000A0488"/>
    <w:rsid w:val="000A0B19"/>
    <w:rsid w:val="000A68DD"/>
    <w:rsid w:val="000D2177"/>
    <w:rsid w:val="000F085C"/>
    <w:rsid w:val="00122040"/>
    <w:rsid w:val="00124858"/>
    <w:rsid w:val="00130EE5"/>
    <w:rsid w:val="00145569"/>
    <w:rsid w:val="0015248A"/>
    <w:rsid w:val="00177697"/>
    <w:rsid w:val="00191D02"/>
    <w:rsid w:val="002138CC"/>
    <w:rsid w:val="002143AF"/>
    <w:rsid w:val="00255DCD"/>
    <w:rsid w:val="00276F51"/>
    <w:rsid w:val="00287928"/>
    <w:rsid w:val="002B26D9"/>
    <w:rsid w:val="002C243D"/>
    <w:rsid w:val="003042A4"/>
    <w:rsid w:val="00367F51"/>
    <w:rsid w:val="00380422"/>
    <w:rsid w:val="003819CB"/>
    <w:rsid w:val="003828D1"/>
    <w:rsid w:val="003D1F75"/>
    <w:rsid w:val="003F7E49"/>
    <w:rsid w:val="0041229A"/>
    <w:rsid w:val="00414E70"/>
    <w:rsid w:val="00425E57"/>
    <w:rsid w:val="004511AF"/>
    <w:rsid w:val="00463DFD"/>
    <w:rsid w:val="00464330"/>
    <w:rsid w:val="00471407"/>
    <w:rsid w:val="00482BF1"/>
    <w:rsid w:val="004A15A6"/>
    <w:rsid w:val="004A338D"/>
    <w:rsid w:val="004C6B35"/>
    <w:rsid w:val="004D333C"/>
    <w:rsid w:val="00510037"/>
    <w:rsid w:val="0054744C"/>
    <w:rsid w:val="00550B3D"/>
    <w:rsid w:val="0057318B"/>
    <w:rsid w:val="005B1C53"/>
    <w:rsid w:val="005C383C"/>
    <w:rsid w:val="00611261"/>
    <w:rsid w:val="006170FB"/>
    <w:rsid w:val="00621DA9"/>
    <w:rsid w:val="00625E5D"/>
    <w:rsid w:val="00627D6C"/>
    <w:rsid w:val="0065099D"/>
    <w:rsid w:val="00681884"/>
    <w:rsid w:val="00686B00"/>
    <w:rsid w:val="006A46C2"/>
    <w:rsid w:val="00705EF8"/>
    <w:rsid w:val="007216E6"/>
    <w:rsid w:val="007425AD"/>
    <w:rsid w:val="00754A36"/>
    <w:rsid w:val="007565ED"/>
    <w:rsid w:val="007667E7"/>
    <w:rsid w:val="00783A7A"/>
    <w:rsid w:val="00785D4E"/>
    <w:rsid w:val="0078730E"/>
    <w:rsid w:val="007B2585"/>
    <w:rsid w:val="007D4B0D"/>
    <w:rsid w:val="007D4E1E"/>
    <w:rsid w:val="007D5735"/>
    <w:rsid w:val="007D5EE9"/>
    <w:rsid w:val="00802ADD"/>
    <w:rsid w:val="008046F3"/>
    <w:rsid w:val="0081797A"/>
    <w:rsid w:val="00824947"/>
    <w:rsid w:val="008501ED"/>
    <w:rsid w:val="00857AFA"/>
    <w:rsid w:val="00901861"/>
    <w:rsid w:val="009179C8"/>
    <w:rsid w:val="00941839"/>
    <w:rsid w:val="0096273E"/>
    <w:rsid w:val="009764AB"/>
    <w:rsid w:val="009966B3"/>
    <w:rsid w:val="00996F81"/>
    <w:rsid w:val="009A0575"/>
    <w:rsid w:val="009A2333"/>
    <w:rsid w:val="009A38C0"/>
    <w:rsid w:val="009A533C"/>
    <w:rsid w:val="009B2302"/>
    <w:rsid w:val="009B610D"/>
    <w:rsid w:val="009C0F97"/>
    <w:rsid w:val="009C3AE4"/>
    <w:rsid w:val="009C5991"/>
    <w:rsid w:val="009F6F38"/>
    <w:rsid w:val="00A17501"/>
    <w:rsid w:val="00A45E32"/>
    <w:rsid w:val="00A45FE2"/>
    <w:rsid w:val="00A63F41"/>
    <w:rsid w:val="00A80078"/>
    <w:rsid w:val="00A96F8A"/>
    <w:rsid w:val="00AB15D7"/>
    <w:rsid w:val="00AB1822"/>
    <w:rsid w:val="00AB623F"/>
    <w:rsid w:val="00AC0535"/>
    <w:rsid w:val="00AC6566"/>
    <w:rsid w:val="00AF54E4"/>
    <w:rsid w:val="00AF5D35"/>
    <w:rsid w:val="00AF6E0C"/>
    <w:rsid w:val="00B334EA"/>
    <w:rsid w:val="00B3501E"/>
    <w:rsid w:val="00B542F0"/>
    <w:rsid w:val="00B5696E"/>
    <w:rsid w:val="00B649A5"/>
    <w:rsid w:val="00B83596"/>
    <w:rsid w:val="00B94B89"/>
    <w:rsid w:val="00B94F07"/>
    <w:rsid w:val="00BC2F79"/>
    <w:rsid w:val="00BE2589"/>
    <w:rsid w:val="00C014DE"/>
    <w:rsid w:val="00C247A8"/>
    <w:rsid w:val="00C31212"/>
    <w:rsid w:val="00C54167"/>
    <w:rsid w:val="00C64749"/>
    <w:rsid w:val="00CA7843"/>
    <w:rsid w:val="00CB22D3"/>
    <w:rsid w:val="00CB388A"/>
    <w:rsid w:val="00CB66BC"/>
    <w:rsid w:val="00CC045F"/>
    <w:rsid w:val="00CC29FA"/>
    <w:rsid w:val="00CE7C60"/>
    <w:rsid w:val="00CF06DF"/>
    <w:rsid w:val="00CF731F"/>
    <w:rsid w:val="00D016E8"/>
    <w:rsid w:val="00D10E82"/>
    <w:rsid w:val="00D10F23"/>
    <w:rsid w:val="00D168A9"/>
    <w:rsid w:val="00D22CF6"/>
    <w:rsid w:val="00D27489"/>
    <w:rsid w:val="00D544C1"/>
    <w:rsid w:val="00D57E9A"/>
    <w:rsid w:val="00D61820"/>
    <w:rsid w:val="00D708CA"/>
    <w:rsid w:val="00D96CE6"/>
    <w:rsid w:val="00DA5785"/>
    <w:rsid w:val="00DD3E17"/>
    <w:rsid w:val="00DD555A"/>
    <w:rsid w:val="00DE66CA"/>
    <w:rsid w:val="00DF36D1"/>
    <w:rsid w:val="00E00A0E"/>
    <w:rsid w:val="00E24071"/>
    <w:rsid w:val="00E638ED"/>
    <w:rsid w:val="00E8273E"/>
    <w:rsid w:val="00E95343"/>
    <w:rsid w:val="00EA3886"/>
    <w:rsid w:val="00EB5B5D"/>
    <w:rsid w:val="00ED2D1E"/>
    <w:rsid w:val="00EE4252"/>
    <w:rsid w:val="00EE463E"/>
    <w:rsid w:val="00EF4088"/>
    <w:rsid w:val="00F03E01"/>
    <w:rsid w:val="00F213DB"/>
    <w:rsid w:val="00F52A6B"/>
    <w:rsid w:val="00F85DA7"/>
    <w:rsid w:val="00F9192E"/>
    <w:rsid w:val="00FA1087"/>
    <w:rsid w:val="00FA5370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4C8EF"/>
  <w15:docId w15:val="{D711B35D-DAC7-47EB-8574-3F3489E1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3DB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13DB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F213DB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F213DB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F213DB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213DB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13DB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F213DB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213DB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F213DB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F213DB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F213DB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F213DB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F213DB"/>
  </w:style>
  <w:style w:type="paragraph" w:customStyle="1" w:styleId="Normaldialogue2">
    <w:name w:val="Normal dialogue 2"/>
    <w:basedOn w:val="Normal"/>
    <w:link w:val="Normaldialogue2Char"/>
    <w:qFormat/>
    <w:rsid w:val="00F213DB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F213DB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F213DB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F213DB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F213DB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F213DB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F213DB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F213DB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F213DB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F213DB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F213DB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F213DB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F213DB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F213DB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F213DB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F213DB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F213DB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F213DB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F213DB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F213DB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F213DB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F213DB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F213DB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F213DB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F213DB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F213DB"/>
  </w:style>
  <w:style w:type="paragraph" w:customStyle="1" w:styleId="checkbox">
    <w:name w:val="checkbox"/>
    <w:basedOn w:val="Normal"/>
    <w:link w:val="checkboxChar"/>
    <w:qFormat/>
    <w:rsid w:val="00F213DB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F213DB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F213DB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F213DB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F213DB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F213DB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F213DB"/>
    <w:rPr>
      <w:rFonts w:ascii="Helvetica" w:hAnsi="Helvetica" w:cs="Helvetica"/>
      <w:b/>
      <w:bCs/>
      <w:sz w:val="18"/>
      <w:szCs w:val="24"/>
    </w:rPr>
  </w:style>
  <w:style w:type="character" w:customStyle="1" w:styleId="normaltextrun1">
    <w:name w:val="normaltextrun1"/>
    <w:basedOn w:val="DefaultParagraphFont"/>
    <w:rsid w:val="00EA3886"/>
  </w:style>
  <w:style w:type="character" w:customStyle="1" w:styleId="eop">
    <w:name w:val="eop"/>
    <w:basedOn w:val="DefaultParagraphFont"/>
    <w:rsid w:val="00EA3886"/>
  </w:style>
  <w:style w:type="paragraph" w:customStyle="1" w:styleId="paragraph">
    <w:name w:val="paragraph"/>
    <w:basedOn w:val="Normal"/>
    <w:rsid w:val="00EA3886"/>
    <w:pPr>
      <w:widowControl/>
      <w:tabs>
        <w:tab w:val="clear" w:pos="284"/>
      </w:tabs>
      <w:autoSpaceDE/>
      <w:autoSpaceDN/>
      <w:adjustRightInd/>
      <w:spacing w:before="0" w:after="0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spellingerror">
    <w:name w:val="spellingerror"/>
    <w:basedOn w:val="DefaultParagraphFont"/>
    <w:rsid w:val="00EA3886"/>
  </w:style>
  <w:style w:type="character" w:customStyle="1" w:styleId="contextualspellingandgrammarerror">
    <w:name w:val="contextualspellingandgrammarerror"/>
    <w:basedOn w:val="DefaultParagraphFont"/>
    <w:rsid w:val="00EA3886"/>
  </w:style>
  <w:style w:type="character" w:customStyle="1" w:styleId="pagebreaktextspan2">
    <w:name w:val="pagebreaktextspan2"/>
    <w:basedOn w:val="DefaultParagraphFont"/>
    <w:rsid w:val="00EA3886"/>
    <w:rPr>
      <w:shd w:val="clear" w:color="auto" w:fill="FFFFFF"/>
    </w:rPr>
  </w:style>
  <w:style w:type="character" w:customStyle="1" w:styleId="scxw202941912">
    <w:name w:val="scxw202941912"/>
    <w:basedOn w:val="DefaultParagraphFont"/>
    <w:rsid w:val="00EA3886"/>
  </w:style>
  <w:style w:type="character" w:styleId="CommentReference">
    <w:name w:val="annotation reference"/>
    <w:basedOn w:val="DefaultParagraphFont"/>
    <w:uiPriority w:val="99"/>
    <w:semiHidden/>
    <w:unhideWhenUsed/>
    <w:rsid w:val="002B26D9"/>
    <w:rPr>
      <w:sz w:val="16"/>
      <w:szCs w:val="16"/>
    </w:rPr>
  </w:style>
  <w:style w:type="paragraph" w:styleId="Revision">
    <w:name w:val="Revision"/>
    <w:hidden/>
    <w:uiPriority w:val="99"/>
    <w:semiHidden/>
    <w:rsid w:val="00CA7843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1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02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207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051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27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770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31757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1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6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160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3692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77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1388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4721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0275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4953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2715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583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869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5456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2798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041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0184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9671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3186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643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0264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746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1606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737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87869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7608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784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910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0108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999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491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6680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5648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9496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199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573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0740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6310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2009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3308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733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2532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14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320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5463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4658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369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0341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0370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264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4399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6408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999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2052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4369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269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2260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5806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579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3841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564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8122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471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855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8680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4155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5043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6216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5050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2447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620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649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927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5257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9709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8937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536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042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784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5609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8439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815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5823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112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532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6600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859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1628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648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579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033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155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85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751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3850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1098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08814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6404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1541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5512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7354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63678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5369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14244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58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6292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6856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03094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46060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7832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04144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8561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22414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0558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32492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9396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88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5891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5497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lennon\Desktop\Test%20Template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A7D3BF-3799-4F13-B476-0B9CAE56D8FC}"/>
</file>

<file path=customXml/itemProps2.xml><?xml version="1.0" encoding="utf-8"?>
<ds:datastoreItem xmlns:ds="http://schemas.openxmlformats.org/officeDocument/2006/customXml" ds:itemID="{77CC46AC-A478-43C6-94BD-48053BC7AE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C:\Users\jglennon\Desktop\Test Template single column.dotm</Template>
  <TotalTime>2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10 Extension</vt:lpstr>
    </vt:vector>
  </TitlesOfParts>
  <Company>Cambridge University Press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10 Extension</dc:title>
  <dc:subject>Level 1</dc:subject>
  <dc:creator>Jade Glennon</dc:creator>
  <cp:keywords/>
  <dc:description/>
  <cp:lastModifiedBy>Liz Nelson</cp:lastModifiedBy>
  <cp:revision>3</cp:revision>
  <dcterms:created xsi:type="dcterms:W3CDTF">2021-09-17T08:47:00Z</dcterms:created>
  <dcterms:modified xsi:type="dcterms:W3CDTF">2021-11-19T12:24:00Z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